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39C" w:rsidRPr="0095589B" w:rsidRDefault="0014739C" w:rsidP="0014739C">
      <w:pPr>
        <w:jc w:val="center"/>
        <w:rPr>
          <w:b/>
          <w:sz w:val="25"/>
          <w:szCs w:val="25"/>
        </w:rPr>
      </w:pPr>
      <w:r w:rsidRPr="0095589B">
        <w:rPr>
          <w:b/>
          <w:sz w:val="25"/>
          <w:szCs w:val="25"/>
        </w:rPr>
        <w:t>ОБОСНОВАНИЕ ПОЛНОТЫ И ДОСТОВЕРНОСТИ ДАННЫХ,</w:t>
      </w:r>
    </w:p>
    <w:p w:rsidR="0014739C" w:rsidRPr="0095589B" w:rsidRDefault="0014739C" w:rsidP="0014739C">
      <w:pPr>
        <w:jc w:val="center"/>
        <w:rPr>
          <w:b/>
          <w:sz w:val="25"/>
          <w:szCs w:val="25"/>
        </w:rPr>
      </w:pPr>
      <w:r w:rsidRPr="0095589B">
        <w:rPr>
          <w:b/>
          <w:sz w:val="25"/>
          <w:szCs w:val="25"/>
        </w:rPr>
        <w:t>ПРИНЯТЫХ ДЛЯ РАСЧЕТА НОРМАТИВОВ ПДВ</w:t>
      </w:r>
    </w:p>
    <w:p w:rsidR="0014739C" w:rsidRDefault="0014739C" w:rsidP="0014739C">
      <w:pPr>
        <w:rPr>
          <w:color w:val="000000"/>
        </w:rPr>
      </w:pPr>
    </w:p>
    <w:p w:rsidR="0014739C" w:rsidRPr="0095589B" w:rsidRDefault="0014739C" w:rsidP="0014739C">
      <w:pPr>
        <w:pStyle w:val="a9"/>
        <w:spacing w:before="120" w:after="240"/>
        <w:ind w:left="0" w:right="-11"/>
        <w:rPr>
          <w:rStyle w:val="ab"/>
          <w:rFonts w:cs="Calibri"/>
          <w:color w:val="auto"/>
          <w:sz w:val="24"/>
          <w:szCs w:val="24"/>
        </w:rPr>
      </w:pPr>
      <w:r w:rsidRPr="0095589B">
        <w:rPr>
          <w:rStyle w:val="ab"/>
          <w:rFonts w:cs="Calibri"/>
          <w:color w:val="auto"/>
          <w:sz w:val="24"/>
          <w:szCs w:val="24"/>
        </w:rPr>
        <w:t>РАСЧЕТ ВЫБРОСОВ ЗАГРЯЗНЯЮЩИХ ВЕЩЕСТВ В АТМОСФЕРНЫЙ ВОЗДУХ НА ОСНОВЕ МЕТОДИЧЕСКИХ УКАЗАНИЙ И РЕКОМЕНДАЦИЙ РАСЧЕТНЫМ СПОСОБОМ</w:t>
      </w:r>
    </w:p>
    <w:p w:rsidR="0014739C" w:rsidRPr="0095589B" w:rsidRDefault="0014739C" w:rsidP="0014739C">
      <w:r w:rsidRPr="0095589B">
        <w:t>Литературные источники:</w:t>
      </w:r>
    </w:p>
    <w:p w:rsidR="0014739C" w:rsidRPr="0095589B" w:rsidRDefault="0014739C" w:rsidP="0014739C">
      <w:pPr>
        <w:pStyle w:val="a7"/>
        <w:rPr>
          <w:sz w:val="24"/>
          <w:szCs w:val="24"/>
          <w:lang w:val="ru-RU"/>
        </w:rPr>
      </w:pPr>
    </w:p>
    <w:p w:rsidR="0014739C" w:rsidRPr="0014739C" w:rsidRDefault="0014739C" w:rsidP="0014739C">
      <w:pPr>
        <w:pStyle w:val="NUMBER"/>
        <w:tabs>
          <w:tab w:val="clear" w:pos="454"/>
          <w:tab w:val="num" w:pos="709"/>
        </w:tabs>
        <w:spacing w:after="60"/>
        <w:ind w:left="709" w:hanging="425"/>
        <w:rPr>
          <w:rFonts w:ascii="Times New Roman" w:hAnsi="Times New Roman"/>
          <w:sz w:val="24"/>
          <w:szCs w:val="24"/>
        </w:rPr>
      </w:pPr>
      <w:r w:rsidRPr="0014739C">
        <w:rPr>
          <w:rFonts w:ascii="Times New Roman" w:hAnsi="Times New Roman"/>
          <w:sz w:val="24"/>
          <w:szCs w:val="24"/>
        </w:rPr>
        <w:t xml:space="preserve">Методические указания расчета выбросов от предприятий, осуществляющих хранение и реализацию нефтепродуктов (нефтебазы, АЗС) и других жидкостей и </w:t>
      </w:r>
      <w:proofErr w:type="spellStart"/>
      <w:r w:rsidRPr="0014739C">
        <w:rPr>
          <w:rFonts w:ascii="Times New Roman" w:hAnsi="Times New Roman"/>
          <w:sz w:val="24"/>
          <w:szCs w:val="24"/>
        </w:rPr>
        <w:t>и</w:t>
      </w:r>
      <w:proofErr w:type="spellEnd"/>
      <w:r w:rsidRPr="0014739C">
        <w:rPr>
          <w:rFonts w:ascii="Times New Roman" w:hAnsi="Times New Roman"/>
          <w:sz w:val="24"/>
          <w:szCs w:val="24"/>
        </w:rPr>
        <w:t xml:space="preserve"> газов. Приложение к приказу МООС РК от 29.07.2011 №196</w:t>
      </w:r>
      <w:r>
        <w:rPr>
          <w:rFonts w:ascii="Times New Roman" w:hAnsi="Times New Roman"/>
          <w:sz w:val="24"/>
          <w:szCs w:val="24"/>
        </w:rPr>
        <w:t>;</w:t>
      </w:r>
    </w:p>
    <w:p w:rsidR="0014739C" w:rsidRPr="0014739C" w:rsidRDefault="0014739C" w:rsidP="0014739C">
      <w:pPr>
        <w:pStyle w:val="NUMBER"/>
        <w:tabs>
          <w:tab w:val="clear" w:pos="454"/>
          <w:tab w:val="num" w:pos="709"/>
        </w:tabs>
        <w:spacing w:after="60"/>
        <w:ind w:left="709" w:hanging="425"/>
        <w:rPr>
          <w:color w:val="000000"/>
        </w:rPr>
      </w:pPr>
      <w:r w:rsidRPr="00001353">
        <w:rPr>
          <w:rFonts w:ascii="Times New Roman" w:hAnsi="Times New Roman"/>
          <w:sz w:val="24"/>
          <w:szCs w:val="24"/>
        </w:rPr>
        <w:t>РНД 211.2.02.09-2004 Методические указания по определению выбросов загрязняющих веществ в атмосферу из резервуаров. Астана, 2005г.</w:t>
      </w:r>
      <w:r>
        <w:rPr>
          <w:rFonts w:ascii="Times New Roman" w:hAnsi="Times New Roman"/>
          <w:sz w:val="24"/>
          <w:szCs w:val="24"/>
        </w:rPr>
        <w:t>;</w:t>
      </w:r>
    </w:p>
    <w:p w:rsidR="0014739C" w:rsidRPr="00694D30" w:rsidRDefault="0014739C" w:rsidP="0014739C">
      <w:pPr>
        <w:pStyle w:val="NUMBER"/>
        <w:tabs>
          <w:tab w:val="clear" w:pos="454"/>
          <w:tab w:val="num" w:pos="709"/>
        </w:tabs>
        <w:spacing w:after="60"/>
        <w:ind w:left="709" w:hanging="425"/>
        <w:rPr>
          <w:color w:val="000000"/>
        </w:rPr>
      </w:pPr>
      <w:r w:rsidRPr="00306535">
        <w:rPr>
          <w:rFonts w:ascii="Times New Roman" w:hAnsi="Times New Roman"/>
          <w:sz w:val="24"/>
          <w:szCs w:val="24"/>
        </w:rPr>
        <w:t>РНД 211.2.02.03-2004 Методика расчета выбросов загрязняющих веществ в атмосферу при сварочных работах</w:t>
      </w:r>
      <w:r>
        <w:rPr>
          <w:rFonts w:ascii="Times New Roman" w:hAnsi="Times New Roman"/>
          <w:sz w:val="24"/>
          <w:szCs w:val="24"/>
        </w:rPr>
        <w:t>.</w:t>
      </w:r>
      <w:r w:rsidRPr="00306535">
        <w:rPr>
          <w:rFonts w:ascii="Times New Roman" w:hAnsi="Times New Roman"/>
          <w:sz w:val="24"/>
          <w:szCs w:val="24"/>
        </w:rPr>
        <w:t xml:space="preserve"> Астана 2005 г.;</w:t>
      </w:r>
    </w:p>
    <w:p w:rsidR="0014739C" w:rsidRDefault="0014739C" w:rsidP="0014739C">
      <w:pPr>
        <w:pStyle w:val="NUMBER"/>
        <w:tabs>
          <w:tab w:val="clear" w:pos="454"/>
          <w:tab w:val="num" w:pos="709"/>
        </w:tabs>
        <w:spacing w:after="60"/>
        <w:ind w:left="709" w:hanging="425"/>
        <w:rPr>
          <w:rFonts w:ascii="Times New Roman" w:hAnsi="Times New Roman"/>
          <w:sz w:val="24"/>
          <w:szCs w:val="24"/>
        </w:rPr>
      </w:pPr>
      <w:r w:rsidRPr="0014739C">
        <w:rPr>
          <w:rFonts w:ascii="Times New Roman" w:hAnsi="Times New Roman"/>
          <w:sz w:val="24"/>
          <w:szCs w:val="24"/>
        </w:rPr>
        <w:t>Методика расчета нормативов выбросов вредных веществ от стационарных дизельных установок Приложение №9 к Приказу Министра охраны окружающей среды и водных ресурсов Республики Каз</w:t>
      </w:r>
      <w:r>
        <w:rPr>
          <w:rFonts w:ascii="Times New Roman" w:hAnsi="Times New Roman"/>
          <w:sz w:val="24"/>
          <w:szCs w:val="24"/>
        </w:rPr>
        <w:t>ахстан от 12.06.2014 г. № 221-Ө.</w:t>
      </w:r>
    </w:p>
    <w:p w:rsidR="0014739C" w:rsidRDefault="0014739C" w:rsidP="0014739C">
      <w:pPr>
        <w:rPr>
          <w:color w:val="000000"/>
        </w:rPr>
      </w:pPr>
    </w:p>
    <w:p w:rsidR="0014739C" w:rsidRDefault="0014739C" w:rsidP="0014739C">
      <w:pPr>
        <w:rPr>
          <w:color w:val="000000"/>
        </w:rPr>
      </w:pPr>
    </w:p>
    <w:p w:rsidR="0014739C" w:rsidRPr="00B63401" w:rsidRDefault="0014739C" w:rsidP="0014739C">
      <w:pPr>
        <w:jc w:val="both"/>
        <w:rPr>
          <w:color w:val="000000"/>
          <w:szCs w:val="28"/>
        </w:rPr>
      </w:pPr>
      <w:r w:rsidRPr="00694D30">
        <w:rPr>
          <w:i/>
          <w:color w:val="000000"/>
          <w:u w:val="single"/>
        </w:rPr>
        <w:t>Примечание:</w:t>
      </w:r>
      <w:r w:rsidRPr="0016283A">
        <w:rPr>
          <w:i/>
          <w:color w:val="000000"/>
        </w:rPr>
        <w:t xml:space="preserve"> </w:t>
      </w:r>
      <w:r w:rsidRPr="00B63401">
        <w:rPr>
          <w:color w:val="000000"/>
          <w:szCs w:val="28"/>
        </w:rPr>
        <w:t>Разложение выбросов пыли и взвешенных частиц на мелкодисперсные пылевые частицы РМ10 и РМ2,5, проводилось на основании Приказа Министра экологии, геологии и природных ресурсов Республики Казахстан от 25 июня 2021 года № 212 «Об утверждении Перечня загрязняющих веществ, эмиссии которых подлежат экологическому нормированию»</w:t>
      </w:r>
      <w:r>
        <w:rPr>
          <w:color w:val="000000"/>
          <w:szCs w:val="28"/>
        </w:rPr>
        <w:t xml:space="preserve">, а также, на основании ответа РГУ «Департамент экологии по области </w:t>
      </w:r>
      <w:proofErr w:type="spellStart"/>
      <w:r w:rsidRPr="00DF6228">
        <w:rPr>
          <w:color w:val="000000"/>
          <w:szCs w:val="28"/>
        </w:rPr>
        <w:t>Ұлытау</w:t>
      </w:r>
      <w:proofErr w:type="spellEnd"/>
      <w:r>
        <w:rPr>
          <w:color w:val="000000"/>
          <w:szCs w:val="28"/>
        </w:rPr>
        <w:t>» (исх.№ 2-02-04/359-и от 27.06.2023г.) о необходимости разделения пыли на составляющие РМ</w:t>
      </w:r>
      <w:r w:rsidRPr="00985CDD">
        <w:rPr>
          <w:color w:val="000000"/>
          <w:szCs w:val="28"/>
          <w:vertAlign w:val="subscript"/>
        </w:rPr>
        <w:t>10</w:t>
      </w:r>
      <w:r>
        <w:rPr>
          <w:color w:val="000000"/>
          <w:szCs w:val="28"/>
        </w:rPr>
        <w:t xml:space="preserve"> и РМ</w:t>
      </w:r>
      <w:r w:rsidRPr="00985CDD">
        <w:rPr>
          <w:color w:val="000000"/>
          <w:szCs w:val="28"/>
          <w:vertAlign w:val="subscript"/>
        </w:rPr>
        <w:t>2.5</w:t>
      </w:r>
      <w:r>
        <w:rPr>
          <w:color w:val="000000"/>
          <w:szCs w:val="28"/>
        </w:rPr>
        <w:t>.</w:t>
      </w:r>
    </w:p>
    <w:p w:rsidR="0014739C" w:rsidRDefault="0014739C" w:rsidP="0014739C">
      <w:pPr>
        <w:jc w:val="both"/>
        <w:rPr>
          <w:color w:val="000000"/>
        </w:rPr>
      </w:pPr>
      <w:r w:rsidRPr="00B63401">
        <w:rPr>
          <w:color w:val="000000"/>
          <w:szCs w:val="28"/>
        </w:rPr>
        <w:t xml:space="preserve">Процентное содержание мелкодисперсных пылевых частиц (РМ10 и РМ2,5) в сумме общей пыли, принято по материалам научной статьи «Оценка степени опасности мелкодисперсных пылевых частиц воздуха» (УДК 661.665.628:511) авторы Б.А. </w:t>
      </w:r>
      <w:proofErr w:type="spellStart"/>
      <w:r w:rsidRPr="00B63401">
        <w:rPr>
          <w:color w:val="000000"/>
          <w:szCs w:val="28"/>
        </w:rPr>
        <w:t>Неменко</w:t>
      </w:r>
      <w:proofErr w:type="spellEnd"/>
      <w:r w:rsidRPr="00B63401">
        <w:rPr>
          <w:color w:val="000000"/>
          <w:szCs w:val="28"/>
        </w:rPr>
        <w:t xml:space="preserve">, А.Д. </w:t>
      </w:r>
      <w:proofErr w:type="spellStart"/>
      <w:r w:rsidRPr="00B63401">
        <w:rPr>
          <w:color w:val="000000"/>
          <w:szCs w:val="28"/>
        </w:rPr>
        <w:t>Илиясова</w:t>
      </w:r>
      <w:proofErr w:type="spellEnd"/>
      <w:r w:rsidRPr="00B63401">
        <w:rPr>
          <w:color w:val="000000"/>
          <w:szCs w:val="28"/>
        </w:rPr>
        <w:t xml:space="preserve">, Г.А. </w:t>
      </w:r>
      <w:proofErr w:type="spellStart"/>
      <w:r w:rsidRPr="00B63401">
        <w:rPr>
          <w:color w:val="000000"/>
          <w:szCs w:val="28"/>
        </w:rPr>
        <w:t>Арынова</w:t>
      </w:r>
      <w:proofErr w:type="spellEnd"/>
      <w:r w:rsidRPr="00B63401">
        <w:rPr>
          <w:color w:val="000000"/>
          <w:szCs w:val="28"/>
        </w:rPr>
        <w:t xml:space="preserve">, опубликованной в журнале «Вестник </w:t>
      </w:r>
      <w:proofErr w:type="spellStart"/>
      <w:r w:rsidRPr="00B63401">
        <w:rPr>
          <w:color w:val="000000"/>
          <w:szCs w:val="28"/>
        </w:rPr>
        <w:t>КазНМУ</w:t>
      </w:r>
      <w:proofErr w:type="spellEnd"/>
      <w:r w:rsidRPr="00B63401">
        <w:rPr>
          <w:color w:val="000000"/>
          <w:szCs w:val="28"/>
        </w:rPr>
        <w:t xml:space="preserve">» (№3(1)-2014), Казахский национальный медицинский университет им. С.Д. </w:t>
      </w:r>
      <w:proofErr w:type="spellStart"/>
      <w:r w:rsidRPr="00B63401">
        <w:rPr>
          <w:color w:val="000000"/>
          <w:szCs w:val="28"/>
        </w:rPr>
        <w:t>Асфендиярова</w:t>
      </w:r>
      <w:proofErr w:type="spellEnd"/>
      <w:r w:rsidRPr="00B63401">
        <w:rPr>
          <w:color w:val="000000"/>
          <w:szCs w:val="28"/>
        </w:rPr>
        <w:t>, где при неизвестном фракционном составе пыли допускают, что доля частиц РМ2,5 составляет 26% от суммы общей пыли TSP, а доля частиц РМ10 55%.</w:t>
      </w:r>
      <w:r>
        <w:rPr>
          <w:color w:val="000000"/>
        </w:rPr>
        <w:t xml:space="preserve"> </w:t>
      </w:r>
    </w:p>
    <w:p w:rsidR="0014739C" w:rsidRDefault="0014739C" w:rsidP="0014739C">
      <w:pPr>
        <w:rPr>
          <w:color w:val="000000"/>
        </w:rPr>
      </w:pPr>
    </w:p>
    <w:p w:rsidR="0014739C" w:rsidRPr="00306535" w:rsidRDefault="0014739C" w:rsidP="0014739C">
      <w:pPr>
        <w:rPr>
          <w:color w:val="000000"/>
        </w:rPr>
      </w:pPr>
    </w:p>
    <w:p w:rsidR="0014739C" w:rsidRPr="00306535" w:rsidRDefault="0014739C" w:rsidP="0014739C">
      <w:pPr>
        <w:rPr>
          <w:color w:val="000000"/>
        </w:rPr>
      </w:pPr>
    </w:p>
    <w:p w:rsidR="0014739C" w:rsidRPr="0014739C" w:rsidRDefault="0014739C" w:rsidP="0014739C">
      <w:pPr>
        <w:pStyle w:val="a9"/>
        <w:pBdr>
          <w:top w:val="none" w:sz="0" w:space="0" w:color="auto"/>
          <w:bottom w:val="single" w:sz="4" w:space="3" w:color="4F81BD"/>
        </w:pBdr>
        <w:spacing w:before="200" w:after="280" w:line="240" w:lineRule="auto"/>
        <w:ind w:left="709" w:right="-9"/>
        <w:jc w:val="left"/>
        <w:rPr>
          <w:rFonts w:ascii="Times New Roman" w:eastAsia="Times New Roman" w:hAnsi="Times New Roman"/>
          <w:b/>
          <w:bCs/>
          <w:smallCaps/>
          <w:color w:val="auto"/>
          <w:sz w:val="25"/>
          <w:szCs w:val="25"/>
          <w:lang w:eastAsia="ru-RU"/>
        </w:rPr>
      </w:pPr>
      <w:r>
        <w:rPr>
          <w:rFonts w:ascii="Times New Roman" w:eastAsia="Times New Roman" w:hAnsi="Times New Roman"/>
          <w:b/>
          <w:bCs/>
          <w:smallCaps/>
          <w:color w:val="auto"/>
          <w:sz w:val="25"/>
          <w:szCs w:val="25"/>
          <w:lang w:eastAsia="ru-RU"/>
        </w:rPr>
        <w:t>Здание ГВУ (Главной вентиляционной установки)</w:t>
      </w:r>
    </w:p>
    <w:p w:rsidR="00216218" w:rsidRPr="00FC50E7" w:rsidRDefault="00216218" w:rsidP="00FC50E7">
      <w:pPr>
        <w:rPr>
          <w:color w:val="000000"/>
        </w:rPr>
      </w:pPr>
    </w:p>
    <w:p w:rsidR="00A467CC" w:rsidRPr="00FC50E7" w:rsidRDefault="00A467CC" w:rsidP="00FC50E7">
      <w:pPr>
        <w:rPr>
          <w:i/>
          <w:color w:val="000000"/>
        </w:rPr>
      </w:pPr>
      <w:r w:rsidRPr="00FC50E7">
        <w:rPr>
          <w:b/>
          <w:color w:val="000000"/>
        </w:rPr>
        <w:t>Источник загрязнения: 0022</w:t>
      </w:r>
      <w:r w:rsidRPr="00FC50E7">
        <w:rPr>
          <w:color w:val="000000"/>
        </w:rPr>
        <w:t xml:space="preserve">, </w:t>
      </w:r>
      <w:r w:rsidRPr="00FC50E7">
        <w:rPr>
          <w:i/>
          <w:color w:val="000000"/>
        </w:rPr>
        <w:t xml:space="preserve">Труба в/у </w:t>
      </w:r>
      <w:proofErr w:type="spellStart"/>
      <w:r w:rsidRPr="00FC50E7">
        <w:rPr>
          <w:i/>
          <w:color w:val="000000"/>
        </w:rPr>
        <w:t>маслостанции</w:t>
      </w:r>
      <w:proofErr w:type="spellEnd"/>
    </w:p>
    <w:p w:rsidR="00A467CC" w:rsidRPr="00FC50E7" w:rsidRDefault="00A467CC" w:rsidP="00FC50E7">
      <w:pPr>
        <w:rPr>
          <w:i/>
          <w:color w:val="000000"/>
        </w:rPr>
      </w:pPr>
      <w:r w:rsidRPr="00FC50E7">
        <w:rPr>
          <w:b/>
          <w:color w:val="000000"/>
        </w:rPr>
        <w:t>Источник выделения: 0022 01</w:t>
      </w:r>
      <w:r w:rsidRPr="00FC50E7">
        <w:rPr>
          <w:color w:val="000000"/>
        </w:rPr>
        <w:t xml:space="preserve">, </w:t>
      </w:r>
      <w:r w:rsidRPr="00FC50E7">
        <w:rPr>
          <w:i/>
          <w:color w:val="000000"/>
        </w:rPr>
        <w:t xml:space="preserve">Запорно-регулирующая арматура </w:t>
      </w:r>
      <w:proofErr w:type="spellStart"/>
      <w:r w:rsidRPr="00FC50E7">
        <w:rPr>
          <w:i/>
          <w:color w:val="000000"/>
        </w:rPr>
        <w:t>маслостанции</w:t>
      </w:r>
      <w:proofErr w:type="spellEnd"/>
    </w:p>
    <w:p w:rsidR="00FC50E7" w:rsidRDefault="00FC50E7" w:rsidP="00FC50E7">
      <w:pPr>
        <w:rPr>
          <w:color w:val="000000"/>
        </w:rPr>
      </w:pPr>
    </w:p>
    <w:p w:rsidR="00A467CC" w:rsidRPr="00FC50E7" w:rsidRDefault="00A467CC" w:rsidP="00FC50E7">
      <w:pPr>
        <w:rPr>
          <w:i/>
          <w:color w:val="000000"/>
          <w:u w:val="single"/>
        </w:rPr>
      </w:pPr>
      <w:r w:rsidRPr="00FC50E7">
        <w:rPr>
          <w:i/>
          <w:color w:val="000000"/>
          <w:u w:val="single"/>
        </w:rPr>
        <w:t>Список литературы:</w:t>
      </w:r>
    </w:p>
    <w:p w:rsidR="00A467CC" w:rsidRPr="00FC50E7" w:rsidRDefault="00A467CC" w:rsidP="00FC50E7">
      <w:pPr>
        <w:rPr>
          <w:color w:val="000000"/>
        </w:rPr>
      </w:pPr>
      <w:r w:rsidRPr="00FC50E7">
        <w:rPr>
          <w:color w:val="000000"/>
        </w:rPr>
        <w:t>Методические указания расчета выбросов от предприятий, осуществляющих</w:t>
      </w:r>
      <w:r w:rsidR="00FC50E7">
        <w:rPr>
          <w:color w:val="000000"/>
        </w:rPr>
        <w:t xml:space="preserve"> </w:t>
      </w:r>
      <w:r w:rsidRPr="00FC50E7">
        <w:rPr>
          <w:color w:val="000000"/>
        </w:rPr>
        <w:t xml:space="preserve">хранение и реализацию нефтепродуктов (нефтебазы, АЗС) и других жидкостей и </w:t>
      </w:r>
      <w:proofErr w:type="spellStart"/>
      <w:r w:rsidRPr="00FC50E7">
        <w:rPr>
          <w:color w:val="000000"/>
        </w:rPr>
        <w:t>и</w:t>
      </w:r>
      <w:proofErr w:type="spellEnd"/>
      <w:r w:rsidRPr="00FC50E7">
        <w:rPr>
          <w:color w:val="000000"/>
        </w:rPr>
        <w:t xml:space="preserve"> газов. Приложение к приказу МООС РК от 29.07.2011 №196</w:t>
      </w:r>
    </w:p>
    <w:p w:rsidR="00A467CC" w:rsidRPr="00FC50E7" w:rsidRDefault="00A467CC" w:rsidP="00FC50E7">
      <w:pPr>
        <w:rPr>
          <w:color w:val="000000"/>
        </w:rPr>
      </w:pPr>
    </w:p>
    <w:p w:rsidR="00A467CC" w:rsidRPr="00FC50E7" w:rsidRDefault="00A467CC" w:rsidP="00FC50E7">
      <w:pPr>
        <w:rPr>
          <w:color w:val="000000"/>
        </w:rPr>
      </w:pPr>
      <w:r w:rsidRPr="00FC50E7">
        <w:rPr>
          <w:color w:val="000000"/>
        </w:rPr>
        <w:t>Выбросы от неподвижных уплотнений</w:t>
      </w:r>
    </w:p>
    <w:p w:rsidR="00A467CC" w:rsidRPr="00FC50E7" w:rsidRDefault="00A467CC" w:rsidP="00FC50E7">
      <w:pPr>
        <w:rPr>
          <w:color w:val="000000"/>
        </w:rPr>
      </w:pPr>
    </w:p>
    <w:p w:rsidR="00A467CC" w:rsidRPr="00FC50E7" w:rsidRDefault="00A467CC" w:rsidP="00FC50E7">
      <w:pPr>
        <w:rPr>
          <w:color w:val="000000"/>
        </w:rPr>
      </w:pPr>
      <w:r w:rsidRPr="00FC50E7">
        <w:rPr>
          <w:color w:val="000000"/>
        </w:rPr>
        <w:lastRenderedPageBreak/>
        <w:t>Нефтепродукт: Масла</w:t>
      </w:r>
    </w:p>
    <w:p w:rsidR="00A467CC" w:rsidRPr="00FC50E7" w:rsidRDefault="00A467CC" w:rsidP="00FC50E7">
      <w:pPr>
        <w:rPr>
          <w:color w:val="000000"/>
        </w:rPr>
      </w:pPr>
      <w:r w:rsidRPr="00FC50E7">
        <w:rPr>
          <w:color w:val="000000"/>
        </w:rPr>
        <w:t>Наименование оборудования, вид технологического потока: Тяжелые углеводороды (запорно-регулирующая арматура)</w:t>
      </w:r>
    </w:p>
    <w:p w:rsidR="00A467CC" w:rsidRPr="00FC50E7" w:rsidRDefault="00A467CC" w:rsidP="00FC50E7">
      <w:pPr>
        <w:rPr>
          <w:b/>
          <w:color w:val="000000"/>
        </w:rPr>
      </w:pPr>
      <w:r w:rsidRPr="00FC50E7">
        <w:rPr>
          <w:color w:val="000000"/>
        </w:rPr>
        <w:t xml:space="preserve">Время работы оборудования, час/год, </w:t>
      </w:r>
      <w:r w:rsidRPr="00FC50E7">
        <w:rPr>
          <w:b/>
          <w:i/>
          <w:color w:val="000000"/>
        </w:rPr>
        <w:t xml:space="preserve">_T_ = </w:t>
      </w:r>
      <w:r w:rsidRPr="00FC50E7">
        <w:rPr>
          <w:b/>
          <w:color w:val="000000"/>
        </w:rPr>
        <w:t>8760</w:t>
      </w:r>
    </w:p>
    <w:p w:rsidR="00A467CC" w:rsidRPr="00FC50E7" w:rsidRDefault="00A467CC" w:rsidP="00FC50E7">
      <w:pPr>
        <w:rPr>
          <w:b/>
          <w:color w:val="000000"/>
        </w:rPr>
      </w:pPr>
      <w:r w:rsidRPr="00FC50E7">
        <w:rPr>
          <w:color w:val="000000"/>
        </w:rPr>
        <w:t xml:space="preserve">Число неподвижных уплотнений на потоке, шт., </w:t>
      </w:r>
      <w:r w:rsidRPr="00FC50E7">
        <w:rPr>
          <w:b/>
          <w:i/>
          <w:color w:val="000000"/>
        </w:rPr>
        <w:t xml:space="preserve">N = </w:t>
      </w:r>
      <w:r w:rsidRPr="00FC50E7">
        <w:rPr>
          <w:b/>
          <w:color w:val="000000"/>
        </w:rPr>
        <w:t>10</w:t>
      </w:r>
    </w:p>
    <w:p w:rsidR="00A467CC" w:rsidRPr="00FC50E7" w:rsidRDefault="00A467CC" w:rsidP="00FC50E7">
      <w:pPr>
        <w:rPr>
          <w:b/>
          <w:color w:val="000000"/>
        </w:rPr>
      </w:pPr>
      <w:r w:rsidRPr="00FC50E7">
        <w:rPr>
          <w:color w:val="000000"/>
        </w:rPr>
        <w:t xml:space="preserve">Расчетная величина утечки, кг/час (табл.6.2), </w:t>
      </w:r>
      <w:r w:rsidRPr="00FC50E7">
        <w:rPr>
          <w:b/>
          <w:i/>
          <w:color w:val="000000"/>
        </w:rPr>
        <w:t xml:space="preserve">GHY = </w:t>
      </w:r>
      <w:r w:rsidRPr="00FC50E7">
        <w:rPr>
          <w:b/>
          <w:color w:val="000000"/>
        </w:rPr>
        <w:t>0.006588</w:t>
      </w:r>
    </w:p>
    <w:p w:rsidR="00FC50E7" w:rsidRDefault="00A467CC" w:rsidP="00FC50E7">
      <w:pPr>
        <w:rPr>
          <w:color w:val="000000"/>
        </w:rPr>
      </w:pPr>
      <w:r w:rsidRPr="00FC50E7">
        <w:rPr>
          <w:color w:val="000000"/>
        </w:rPr>
        <w:t xml:space="preserve">Расчетная доля уплотнений, потерявших герметичность, доли единицы (табл.6.2), </w:t>
      </w:r>
    </w:p>
    <w:p w:rsidR="00A467CC" w:rsidRPr="00FC50E7" w:rsidRDefault="00A467CC" w:rsidP="00FC50E7">
      <w:pPr>
        <w:rPr>
          <w:b/>
          <w:color w:val="000000"/>
        </w:rPr>
      </w:pPr>
      <w:r w:rsidRPr="00FC50E7">
        <w:rPr>
          <w:b/>
          <w:i/>
          <w:color w:val="000000"/>
        </w:rPr>
        <w:t xml:space="preserve">XHY = </w:t>
      </w:r>
      <w:r w:rsidRPr="00FC50E7">
        <w:rPr>
          <w:b/>
          <w:color w:val="000000"/>
        </w:rPr>
        <w:t>0.07</w:t>
      </w:r>
    </w:p>
    <w:p w:rsidR="00FC50E7" w:rsidRDefault="00A467CC" w:rsidP="00FC50E7">
      <w:pPr>
        <w:rPr>
          <w:color w:val="000000"/>
        </w:rPr>
      </w:pPr>
      <w:r w:rsidRPr="00FC50E7">
        <w:rPr>
          <w:color w:val="000000"/>
        </w:rPr>
        <w:t xml:space="preserve">Суммарная утечка вредного вещества через неподвижные соединения, кг/час (6.3.1), </w:t>
      </w:r>
    </w:p>
    <w:p w:rsidR="00A467CC" w:rsidRPr="00FC50E7" w:rsidRDefault="00A467CC" w:rsidP="00FC50E7">
      <w:pPr>
        <w:rPr>
          <w:b/>
          <w:color w:val="000000"/>
        </w:rPr>
      </w:pPr>
      <w:r w:rsidRPr="00FC50E7">
        <w:rPr>
          <w:b/>
          <w:i/>
          <w:color w:val="000000"/>
        </w:rPr>
        <w:t xml:space="preserve">MHY = GHY · N · XHY = </w:t>
      </w:r>
      <w:r w:rsidRPr="00FC50E7">
        <w:rPr>
          <w:b/>
          <w:color w:val="000000"/>
        </w:rPr>
        <w:t>0.006588 · 10 · 0.07 = 0.00461</w:t>
      </w:r>
    </w:p>
    <w:p w:rsidR="00A467CC" w:rsidRPr="00FC50E7" w:rsidRDefault="00A467CC" w:rsidP="00FC50E7">
      <w:pPr>
        <w:rPr>
          <w:b/>
          <w:color w:val="000000"/>
        </w:rPr>
      </w:pPr>
      <w:r w:rsidRPr="00FC50E7">
        <w:rPr>
          <w:color w:val="000000"/>
        </w:rPr>
        <w:t xml:space="preserve">Максимальный разовый выброс, г/с, </w:t>
      </w:r>
      <w:r w:rsidRPr="00FC50E7">
        <w:rPr>
          <w:b/>
          <w:i/>
          <w:color w:val="000000"/>
        </w:rPr>
        <w:t xml:space="preserve">G = MHY / 3.6 = </w:t>
      </w:r>
      <w:r w:rsidRPr="00FC50E7">
        <w:rPr>
          <w:b/>
          <w:color w:val="000000"/>
        </w:rPr>
        <w:t>0.00461 / 3.6 = 0.00128</w:t>
      </w:r>
    </w:p>
    <w:p w:rsidR="00A467CC" w:rsidRPr="00FC50E7" w:rsidRDefault="00A467CC" w:rsidP="00FC50E7">
      <w:pPr>
        <w:rPr>
          <w:b/>
          <w:color w:val="000000"/>
        </w:rPr>
      </w:pPr>
      <w:r w:rsidRPr="00FC50E7">
        <w:rPr>
          <w:color w:val="000000"/>
        </w:rPr>
        <w:t xml:space="preserve">Валовый выброс, т/год, </w:t>
      </w:r>
      <w:r w:rsidRPr="00FC50E7">
        <w:rPr>
          <w:b/>
          <w:i/>
          <w:color w:val="000000"/>
        </w:rPr>
        <w:t xml:space="preserve">M = (MHY · _T_) / 1000 = </w:t>
      </w:r>
      <w:r w:rsidRPr="00FC50E7">
        <w:rPr>
          <w:b/>
          <w:color w:val="000000"/>
        </w:rPr>
        <w:t>(0.00461 · 8760) / 1000 = 0.0404</w:t>
      </w:r>
    </w:p>
    <w:p w:rsidR="00A467CC" w:rsidRPr="00FC50E7" w:rsidRDefault="00A467CC" w:rsidP="00FC50E7">
      <w:pPr>
        <w:rPr>
          <w:b/>
          <w:color w:val="000000"/>
        </w:rPr>
      </w:pPr>
    </w:p>
    <w:p w:rsidR="00A467CC" w:rsidRPr="00FC50E7" w:rsidRDefault="00A467CC" w:rsidP="00FC50E7">
      <w:pPr>
        <w:rPr>
          <w:b/>
          <w:i/>
          <w:color w:val="000000"/>
          <w:u w:val="single"/>
        </w:rPr>
      </w:pPr>
      <w:r w:rsidRPr="00FC50E7">
        <w:rPr>
          <w:b/>
          <w:i/>
          <w:color w:val="000000"/>
          <w:u w:val="single"/>
        </w:rPr>
        <w:t>Примесь: 2735 Масло минеральное нефтяное (веретенное, машинное, цилиндровое и др.) (716*)</w:t>
      </w:r>
    </w:p>
    <w:p w:rsidR="00A467CC" w:rsidRPr="00FC50E7" w:rsidRDefault="00A467CC" w:rsidP="00FC50E7">
      <w:pPr>
        <w:rPr>
          <w:b/>
          <w:color w:val="000000"/>
        </w:rPr>
      </w:pPr>
      <w:r w:rsidRPr="00FC50E7">
        <w:rPr>
          <w:color w:val="000000"/>
        </w:rPr>
        <w:t xml:space="preserve">Концентрация ЗВ в парах, % масс (Прил. 14), </w:t>
      </w:r>
      <w:r w:rsidRPr="00FC50E7">
        <w:rPr>
          <w:b/>
          <w:i/>
          <w:color w:val="000000"/>
        </w:rPr>
        <w:t xml:space="preserve">CI = </w:t>
      </w:r>
      <w:r w:rsidRPr="00FC50E7">
        <w:rPr>
          <w:b/>
          <w:color w:val="000000"/>
        </w:rPr>
        <w:t>100</w:t>
      </w:r>
    </w:p>
    <w:p w:rsidR="00FC50E7" w:rsidRDefault="00A467CC" w:rsidP="00FC50E7">
      <w:pPr>
        <w:rPr>
          <w:color w:val="000000"/>
        </w:rPr>
      </w:pPr>
      <w:r w:rsidRPr="00FC50E7">
        <w:rPr>
          <w:color w:val="000000"/>
        </w:rPr>
        <w:t xml:space="preserve">Максимальный из разовых выброс, г/с (4.2.4), </w:t>
      </w:r>
    </w:p>
    <w:p w:rsidR="00A467CC" w:rsidRPr="00FC50E7" w:rsidRDefault="00A467CC" w:rsidP="00FC50E7">
      <w:pPr>
        <w:rPr>
          <w:b/>
          <w:color w:val="000000"/>
        </w:rPr>
      </w:pPr>
      <w:r w:rsidRPr="00FC50E7">
        <w:rPr>
          <w:b/>
          <w:i/>
          <w:color w:val="000000"/>
        </w:rPr>
        <w:t xml:space="preserve">_G_ = CI · G / 100 = </w:t>
      </w:r>
      <w:r w:rsidRPr="00FC50E7">
        <w:rPr>
          <w:b/>
          <w:color w:val="000000"/>
        </w:rPr>
        <w:t xml:space="preserve">100 · 0.00128 / 100 = </w:t>
      </w:r>
      <w:r w:rsidR="00FC50E7">
        <w:rPr>
          <w:b/>
          <w:color w:val="000000"/>
        </w:rPr>
        <w:t>0.00128</w:t>
      </w:r>
    </w:p>
    <w:p w:rsidR="00A467CC" w:rsidRPr="00FC50E7" w:rsidRDefault="00A467CC" w:rsidP="00FC50E7">
      <w:pPr>
        <w:rPr>
          <w:b/>
          <w:color w:val="000000"/>
        </w:rPr>
      </w:pPr>
      <w:r w:rsidRPr="00FC50E7">
        <w:rPr>
          <w:color w:val="000000"/>
        </w:rPr>
        <w:t xml:space="preserve">Валовый выброс, т/год (4.2.5), </w:t>
      </w:r>
      <w:r w:rsidRPr="00FC50E7">
        <w:rPr>
          <w:b/>
          <w:i/>
          <w:color w:val="000000"/>
        </w:rPr>
        <w:t xml:space="preserve">_M_ = CI · M / 100 = </w:t>
      </w:r>
      <w:r w:rsidRPr="00FC50E7">
        <w:rPr>
          <w:b/>
          <w:color w:val="000000"/>
        </w:rPr>
        <w:t xml:space="preserve">100 · 0.0404 / 100 = </w:t>
      </w:r>
      <w:r w:rsidR="00FC50E7">
        <w:rPr>
          <w:b/>
          <w:color w:val="000000"/>
        </w:rPr>
        <w:t>0.0404</w:t>
      </w:r>
    </w:p>
    <w:p w:rsidR="00A467CC" w:rsidRPr="00FC50E7" w:rsidRDefault="00A467CC" w:rsidP="00FC50E7">
      <w:pPr>
        <w:rPr>
          <w:b/>
          <w:color w:val="000000"/>
        </w:rPr>
      </w:pPr>
    </w:p>
    <w:p w:rsidR="00A467CC" w:rsidRPr="00FC50E7" w:rsidRDefault="00FC50E7" w:rsidP="00FC50E7">
      <w:pPr>
        <w:rPr>
          <w:b/>
          <w:color w:val="000000"/>
        </w:rPr>
      </w:pPr>
      <w:r w:rsidRPr="00FC50E7">
        <w:rPr>
          <w:b/>
          <w:color w:val="000000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952"/>
        <w:gridCol w:w="1925"/>
        <w:gridCol w:w="2062"/>
      </w:tblGrid>
      <w:tr w:rsidR="00A467CC" w:rsidRPr="00FC50E7" w:rsidTr="00FC50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467CC" w:rsidRPr="00FC50E7" w:rsidRDefault="00A467CC" w:rsidP="00FC50E7">
            <w:pPr>
              <w:jc w:val="center"/>
              <w:rPr>
                <w:color w:val="000000"/>
              </w:rPr>
            </w:pPr>
            <w:r w:rsidRPr="00FC50E7">
              <w:rPr>
                <w:color w:val="000000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467CC" w:rsidRPr="00FC50E7" w:rsidRDefault="00A467CC" w:rsidP="00FC50E7">
            <w:pPr>
              <w:jc w:val="center"/>
              <w:rPr>
                <w:color w:val="000000"/>
              </w:rPr>
            </w:pPr>
            <w:r w:rsidRPr="00FC50E7">
              <w:rPr>
                <w:color w:val="00000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467CC" w:rsidRPr="00FC50E7" w:rsidRDefault="00A467CC" w:rsidP="00FC50E7">
            <w:pPr>
              <w:jc w:val="center"/>
              <w:rPr>
                <w:color w:val="000000"/>
              </w:rPr>
            </w:pPr>
            <w:r w:rsidRPr="00FC50E7">
              <w:rPr>
                <w:color w:val="00000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467CC" w:rsidRPr="00FC50E7" w:rsidRDefault="00A467CC" w:rsidP="00FC50E7">
            <w:pPr>
              <w:jc w:val="center"/>
              <w:rPr>
                <w:color w:val="000000"/>
              </w:rPr>
            </w:pPr>
            <w:r w:rsidRPr="00FC50E7">
              <w:rPr>
                <w:color w:val="000000"/>
              </w:rPr>
              <w:t>Выброс т/год</w:t>
            </w:r>
          </w:p>
        </w:tc>
      </w:tr>
      <w:tr w:rsidR="00A467CC" w:rsidRPr="00FC50E7" w:rsidTr="00A467C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7CC" w:rsidRPr="00FC50E7" w:rsidRDefault="00A467CC" w:rsidP="00FC50E7">
            <w:pPr>
              <w:rPr>
                <w:color w:val="000000"/>
              </w:rPr>
            </w:pPr>
            <w:r w:rsidRPr="00FC50E7">
              <w:rPr>
                <w:color w:val="000000"/>
              </w:rPr>
              <w:t>2735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7CC" w:rsidRPr="00FC50E7" w:rsidRDefault="00A467CC" w:rsidP="00FC50E7">
            <w:pPr>
              <w:rPr>
                <w:color w:val="000000"/>
              </w:rPr>
            </w:pPr>
            <w:r w:rsidRPr="00FC50E7">
              <w:rPr>
                <w:color w:val="000000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7CC" w:rsidRPr="00FC50E7" w:rsidRDefault="00A467CC" w:rsidP="00FC50E7">
            <w:pPr>
              <w:jc w:val="right"/>
              <w:rPr>
                <w:color w:val="000000"/>
              </w:rPr>
            </w:pPr>
            <w:r w:rsidRPr="00FC50E7">
              <w:rPr>
                <w:color w:val="000000"/>
              </w:rPr>
              <w:t>0.00128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7CC" w:rsidRPr="00FC50E7" w:rsidRDefault="00A467CC" w:rsidP="00FC50E7">
            <w:pPr>
              <w:jc w:val="right"/>
              <w:rPr>
                <w:color w:val="000000"/>
              </w:rPr>
            </w:pPr>
            <w:r w:rsidRPr="00FC50E7">
              <w:rPr>
                <w:color w:val="000000"/>
              </w:rPr>
              <w:t>0.0404</w:t>
            </w:r>
          </w:p>
        </w:tc>
      </w:tr>
    </w:tbl>
    <w:p w:rsidR="00A467CC" w:rsidRPr="00FC50E7" w:rsidRDefault="00A467CC" w:rsidP="00FC50E7">
      <w:pPr>
        <w:rPr>
          <w:color w:val="000000"/>
        </w:rPr>
      </w:pPr>
    </w:p>
    <w:p w:rsidR="00A467CC" w:rsidRPr="00FC50E7" w:rsidRDefault="00A467CC" w:rsidP="00FC50E7">
      <w:pPr>
        <w:rPr>
          <w:color w:val="000000"/>
        </w:rPr>
      </w:pPr>
    </w:p>
    <w:p w:rsidR="00A467CC" w:rsidRPr="00FC50E7" w:rsidRDefault="00A467CC" w:rsidP="00FC50E7">
      <w:pPr>
        <w:rPr>
          <w:color w:val="000000"/>
        </w:rPr>
      </w:pPr>
    </w:p>
    <w:p w:rsidR="00A467CC" w:rsidRPr="00FC50E7" w:rsidRDefault="00A467CC" w:rsidP="00FC50E7">
      <w:pPr>
        <w:rPr>
          <w:i/>
          <w:color w:val="000000"/>
        </w:rPr>
      </w:pPr>
      <w:r w:rsidRPr="00FC50E7">
        <w:rPr>
          <w:b/>
          <w:color w:val="000000"/>
        </w:rPr>
        <w:t>Источник загрязнения: 0022</w:t>
      </w:r>
      <w:r w:rsidRPr="00FC50E7">
        <w:rPr>
          <w:color w:val="000000"/>
        </w:rPr>
        <w:t xml:space="preserve">, </w:t>
      </w:r>
      <w:r w:rsidRPr="00FC50E7">
        <w:rPr>
          <w:i/>
          <w:color w:val="000000"/>
        </w:rPr>
        <w:t xml:space="preserve">Труба в/у </w:t>
      </w:r>
      <w:proofErr w:type="spellStart"/>
      <w:r w:rsidRPr="00FC50E7">
        <w:rPr>
          <w:i/>
          <w:color w:val="000000"/>
        </w:rPr>
        <w:t>маслостанции</w:t>
      </w:r>
      <w:proofErr w:type="spellEnd"/>
    </w:p>
    <w:p w:rsidR="00A467CC" w:rsidRPr="00FC50E7" w:rsidRDefault="00A467CC" w:rsidP="00FC50E7">
      <w:pPr>
        <w:rPr>
          <w:i/>
          <w:color w:val="000000"/>
        </w:rPr>
      </w:pPr>
      <w:r w:rsidRPr="00FC50E7">
        <w:rPr>
          <w:b/>
          <w:color w:val="000000"/>
        </w:rPr>
        <w:t>Источник выделения: 0022 02</w:t>
      </w:r>
      <w:r w:rsidRPr="00FC50E7">
        <w:rPr>
          <w:color w:val="000000"/>
        </w:rPr>
        <w:t xml:space="preserve">, </w:t>
      </w:r>
      <w:r w:rsidRPr="00FC50E7">
        <w:rPr>
          <w:i/>
          <w:color w:val="000000"/>
        </w:rPr>
        <w:t>Фланцевые соединения маслопроводов</w:t>
      </w:r>
    </w:p>
    <w:p w:rsidR="00FC50E7" w:rsidRDefault="00FC50E7" w:rsidP="00FC50E7">
      <w:pPr>
        <w:rPr>
          <w:color w:val="000000"/>
        </w:rPr>
      </w:pPr>
    </w:p>
    <w:p w:rsidR="00FC50E7" w:rsidRPr="00FC50E7" w:rsidRDefault="00FC50E7" w:rsidP="00FC50E7">
      <w:pPr>
        <w:rPr>
          <w:i/>
          <w:color w:val="000000"/>
          <w:u w:val="single"/>
        </w:rPr>
      </w:pPr>
      <w:r w:rsidRPr="00FC50E7">
        <w:rPr>
          <w:i/>
          <w:color w:val="000000"/>
          <w:u w:val="single"/>
        </w:rPr>
        <w:t>Список литературы:</w:t>
      </w:r>
    </w:p>
    <w:p w:rsidR="00FC50E7" w:rsidRPr="00FC50E7" w:rsidRDefault="00FC50E7" w:rsidP="00FC50E7">
      <w:pPr>
        <w:rPr>
          <w:color w:val="000000"/>
        </w:rPr>
      </w:pPr>
      <w:r w:rsidRPr="00FC50E7">
        <w:rPr>
          <w:color w:val="000000"/>
        </w:rPr>
        <w:t>Методические указания расчета выбросов от предприятий, осуществляющих</w:t>
      </w:r>
      <w:r>
        <w:rPr>
          <w:color w:val="000000"/>
        </w:rPr>
        <w:t xml:space="preserve"> </w:t>
      </w:r>
      <w:r w:rsidRPr="00FC50E7">
        <w:rPr>
          <w:color w:val="000000"/>
        </w:rPr>
        <w:t xml:space="preserve">хранение и реализацию нефтепродуктов (нефтебазы, АЗС) и других жидкостей и </w:t>
      </w:r>
      <w:proofErr w:type="spellStart"/>
      <w:r w:rsidRPr="00FC50E7">
        <w:rPr>
          <w:color w:val="000000"/>
        </w:rPr>
        <w:t>и</w:t>
      </w:r>
      <w:proofErr w:type="spellEnd"/>
      <w:r w:rsidRPr="00FC50E7">
        <w:rPr>
          <w:color w:val="000000"/>
        </w:rPr>
        <w:t xml:space="preserve"> газов. Приложение к приказу МООС РК от 29.07.2011 №196</w:t>
      </w:r>
    </w:p>
    <w:p w:rsidR="00A467CC" w:rsidRPr="00FC50E7" w:rsidRDefault="00A467CC" w:rsidP="00FC50E7">
      <w:pPr>
        <w:rPr>
          <w:color w:val="000000"/>
        </w:rPr>
      </w:pPr>
    </w:p>
    <w:p w:rsidR="00A467CC" w:rsidRPr="00FC50E7" w:rsidRDefault="00A467CC" w:rsidP="00FC50E7">
      <w:pPr>
        <w:rPr>
          <w:color w:val="000000"/>
        </w:rPr>
      </w:pPr>
      <w:r w:rsidRPr="00FC50E7">
        <w:rPr>
          <w:color w:val="000000"/>
        </w:rPr>
        <w:t>Выбросы от неподвижных уплотнений</w:t>
      </w:r>
    </w:p>
    <w:p w:rsidR="00A467CC" w:rsidRPr="00FC50E7" w:rsidRDefault="00A467CC" w:rsidP="00FC50E7">
      <w:pPr>
        <w:rPr>
          <w:color w:val="000000"/>
        </w:rPr>
      </w:pPr>
    </w:p>
    <w:p w:rsidR="00A467CC" w:rsidRPr="00FC50E7" w:rsidRDefault="00A467CC" w:rsidP="00FC50E7">
      <w:pPr>
        <w:rPr>
          <w:color w:val="000000"/>
        </w:rPr>
      </w:pPr>
      <w:r w:rsidRPr="00FC50E7">
        <w:rPr>
          <w:color w:val="000000"/>
        </w:rPr>
        <w:t>Нефтепродукт: Масла</w:t>
      </w:r>
    </w:p>
    <w:p w:rsidR="00A467CC" w:rsidRPr="00FC50E7" w:rsidRDefault="00A467CC" w:rsidP="00FC50E7">
      <w:pPr>
        <w:rPr>
          <w:color w:val="000000"/>
        </w:rPr>
      </w:pPr>
      <w:r w:rsidRPr="00FC50E7">
        <w:rPr>
          <w:color w:val="000000"/>
        </w:rPr>
        <w:t>Наименование оборудования, вид технологического потока: Тяжелые углеводороды (фланцевые соединения)</w:t>
      </w:r>
    </w:p>
    <w:p w:rsidR="00A467CC" w:rsidRPr="00FC50E7" w:rsidRDefault="00A467CC" w:rsidP="00FC50E7">
      <w:pPr>
        <w:rPr>
          <w:b/>
          <w:color w:val="000000"/>
        </w:rPr>
      </w:pPr>
      <w:r w:rsidRPr="00FC50E7">
        <w:rPr>
          <w:color w:val="000000"/>
        </w:rPr>
        <w:t xml:space="preserve">Время работы оборудования, час/год, </w:t>
      </w:r>
      <w:r w:rsidRPr="00FC50E7">
        <w:rPr>
          <w:b/>
          <w:i/>
          <w:color w:val="000000"/>
        </w:rPr>
        <w:t xml:space="preserve">_T_ = </w:t>
      </w:r>
      <w:r w:rsidRPr="00FC50E7">
        <w:rPr>
          <w:b/>
          <w:color w:val="000000"/>
        </w:rPr>
        <w:t>8760</w:t>
      </w:r>
    </w:p>
    <w:p w:rsidR="00A467CC" w:rsidRPr="00FC50E7" w:rsidRDefault="00A467CC" w:rsidP="00FC50E7">
      <w:pPr>
        <w:rPr>
          <w:b/>
          <w:color w:val="000000"/>
        </w:rPr>
      </w:pPr>
      <w:r w:rsidRPr="00FC50E7">
        <w:rPr>
          <w:color w:val="000000"/>
        </w:rPr>
        <w:t xml:space="preserve">Число неподвижных уплотнений на потоке, шт., </w:t>
      </w:r>
      <w:r w:rsidRPr="00FC50E7">
        <w:rPr>
          <w:b/>
          <w:i/>
          <w:color w:val="000000"/>
        </w:rPr>
        <w:t xml:space="preserve">N = </w:t>
      </w:r>
      <w:r w:rsidRPr="00FC50E7">
        <w:rPr>
          <w:b/>
          <w:color w:val="000000"/>
        </w:rPr>
        <w:t>30</w:t>
      </w:r>
    </w:p>
    <w:p w:rsidR="00A467CC" w:rsidRPr="00FC50E7" w:rsidRDefault="00A467CC" w:rsidP="00FC50E7">
      <w:pPr>
        <w:rPr>
          <w:b/>
          <w:color w:val="000000"/>
        </w:rPr>
      </w:pPr>
      <w:r w:rsidRPr="00FC50E7">
        <w:rPr>
          <w:color w:val="000000"/>
        </w:rPr>
        <w:t xml:space="preserve">Расчетная величина утечки, кг/час (табл.6.2), </w:t>
      </w:r>
      <w:r w:rsidRPr="00FC50E7">
        <w:rPr>
          <w:b/>
          <w:i/>
          <w:color w:val="000000"/>
        </w:rPr>
        <w:t xml:space="preserve">GHY = </w:t>
      </w:r>
      <w:r w:rsidRPr="00FC50E7">
        <w:rPr>
          <w:b/>
          <w:color w:val="000000"/>
        </w:rPr>
        <w:t>0.000288</w:t>
      </w:r>
    </w:p>
    <w:p w:rsidR="00FC50E7" w:rsidRDefault="00A467CC" w:rsidP="00FC50E7">
      <w:pPr>
        <w:rPr>
          <w:color w:val="000000"/>
        </w:rPr>
      </w:pPr>
      <w:r w:rsidRPr="00FC50E7">
        <w:rPr>
          <w:color w:val="000000"/>
        </w:rPr>
        <w:t xml:space="preserve">Расчетная доля уплотнений, потерявших герметичность, доли единицы (табл.6.2), </w:t>
      </w:r>
    </w:p>
    <w:p w:rsidR="00A467CC" w:rsidRPr="00FC50E7" w:rsidRDefault="00A467CC" w:rsidP="00FC50E7">
      <w:pPr>
        <w:rPr>
          <w:b/>
          <w:color w:val="000000"/>
        </w:rPr>
      </w:pPr>
      <w:r w:rsidRPr="00FC50E7">
        <w:rPr>
          <w:b/>
          <w:i/>
          <w:color w:val="000000"/>
        </w:rPr>
        <w:t xml:space="preserve">XHY = </w:t>
      </w:r>
      <w:r w:rsidRPr="00FC50E7">
        <w:rPr>
          <w:b/>
          <w:color w:val="000000"/>
        </w:rPr>
        <w:t>0.02</w:t>
      </w:r>
    </w:p>
    <w:p w:rsidR="00FC50E7" w:rsidRDefault="00A467CC" w:rsidP="00FC50E7">
      <w:pPr>
        <w:rPr>
          <w:color w:val="000000"/>
        </w:rPr>
      </w:pPr>
      <w:r w:rsidRPr="00FC50E7">
        <w:rPr>
          <w:color w:val="000000"/>
        </w:rPr>
        <w:t xml:space="preserve">Суммарная утечка вредного вещества через неподвижные соединения, кг/час (6.3.1), </w:t>
      </w:r>
    </w:p>
    <w:p w:rsidR="00A467CC" w:rsidRPr="00FC50E7" w:rsidRDefault="00A467CC" w:rsidP="00FC50E7">
      <w:pPr>
        <w:rPr>
          <w:b/>
          <w:color w:val="000000"/>
        </w:rPr>
      </w:pPr>
      <w:r w:rsidRPr="00FC50E7">
        <w:rPr>
          <w:b/>
          <w:i/>
          <w:color w:val="000000"/>
        </w:rPr>
        <w:t xml:space="preserve">MHY = GHY · N · XHY = </w:t>
      </w:r>
      <w:r w:rsidRPr="00FC50E7">
        <w:rPr>
          <w:b/>
          <w:color w:val="000000"/>
        </w:rPr>
        <w:t>0.000288 · 30 · 0.02 = 0.0001728</w:t>
      </w:r>
    </w:p>
    <w:p w:rsidR="00A467CC" w:rsidRPr="00FC50E7" w:rsidRDefault="00A467CC" w:rsidP="00FC50E7">
      <w:pPr>
        <w:rPr>
          <w:b/>
          <w:color w:val="000000"/>
        </w:rPr>
      </w:pPr>
      <w:r w:rsidRPr="00FC50E7">
        <w:rPr>
          <w:color w:val="000000"/>
        </w:rPr>
        <w:t xml:space="preserve">Максимальный разовый выброс, г/с, </w:t>
      </w:r>
      <w:r w:rsidRPr="00FC50E7">
        <w:rPr>
          <w:b/>
          <w:i/>
          <w:color w:val="000000"/>
        </w:rPr>
        <w:t xml:space="preserve">G = MHY / 3.6 = </w:t>
      </w:r>
      <w:r w:rsidRPr="00FC50E7">
        <w:rPr>
          <w:b/>
          <w:color w:val="000000"/>
        </w:rPr>
        <w:t>0.0001728 / 3.6 = 0.000048</w:t>
      </w:r>
    </w:p>
    <w:p w:rsidR="00A467CC" w:rsidRPr="00FC50E7" w:rsidRDefault="00A467CC" w:rsidP="00FC50E7">
      <w:pPr>
        <w:rPr>
          <w:b/>
          <w:color w:val="000000"/>
        </w:rPr>
      </w:pPr>
      <w:r w:rsidRPr="00FC50E7">
        <w:rPr>
          <w:color w:val="000000"/>
        </w:rPr>
        <w:t xml:space="preserve">Валовый выброс, т/год, </w:t>
      </w:r>
      <w:r w:rsidRPr="00FC50E7">
        <w:rPr>
          <w:b/>
          <w:i/>
          <w:color w:val="000000"/>
        </w:rPr>
        <w:t xml:space="preserve">M = (MHY · _T_) / 1000 = </w:t>
      </w:r>
      <w:r w:rsidRPr="00FC50E7">
        <w:rPr>
          <w:b/>
          <w:color w:val="000000"/>
        </w:rPr>
        <w:t>(0.0001728 · 8760) / 1000 = 0.001514</w:t>
      </w:r>
    </w:p>
    <w:p w:rsidR="00A467CC" w:rsidRPr="00FC50E7" w:rsidRDefault="00A467CC" w:rsidP="00FC50E7">
      <w:pPr>
        <w:rPr>
          <w:b/>
          <w:color w:val="000000"/>
        </w:rPr>
      </w:pPr>
    </w:p>
    <w:p w:rsidR="00A467CC" w:rsidRPr="00FC50E7" w:rsidRDefault="00A467CC" w:rsidP="00FC50E7">
      <w:pPr>
        <w:rPr>
          <w:b/>
          <w:i/>
          <w:color w:val="000000"/>
          <w:u w:val="single"/>
        </w:rPr>
      </w:pPr>
      <w:r w:rsidRPr="00FC50E7">
        <w:rPr>
          <w:b/>
          <w:i/>
          <w:color w:val="000000"/>
          <w:u w:val="single"/>
        </w:rPr>
        <w:t>Примесь: 2735 Масло минеральное нефтяное (веретенное, машинное, цилиндровое и др.) (716*)</w:t>
      </w:r>
    </w:p>
    <w:p w:rsidR="00A467CC" w:rsidRPr="00FC50E7" w:rsidRDefault="00A467CC" w:rsidP="00FC50E7">
      <w:pPr>
        <w:rPr>
          <w:b/>
          <w:color w:val="000000"/>
        </w:rPr>
      </w:pPr>
      <w:r w:rsidRPr="00FC50E7">
        <w:rPr>
          <w:color w:val="000000"/>
        </w:rPr>
        <w:t xml:space="preserve">Концентрация ЗВ в парах, % масс (Прил. 14), </w:t>
      </w:r>
      <w:r w:rsidRPr="00FC50E7">
        <w:rPr>
          <w:b/>
          <w:i/>
          <w:color w:val="000000"/>
        </w:rPr>
        <w:t xml:space="preserve">CI = </w:t>
      </w:r>
      <w:r w:rsidRPr="00FC50E7">
        <w:rPr>
          <w:b/>
          <w:color w:val="000000"/>
        </w:rPr>
        <w:t>100</w:t>
      </w:r>
    </w:p>
    <w:p w:rsidR="00FC50E7" w:rsidRDefault="00A467CC" w:rsidP="00FC50E7">
      <w:pPr>
        <w:rPr>
          <w:color w:val="000000"/>
        </w:rPr>
      </w:pPr>
      <w:r w:rsidRPr="00FC50E7">
        <w:rPr>
          <w:color w:val="000000"/>
        </w:rPr>
        <w:lastRenderedPageBreak/>
        <w:t xml:space="preserve">Максимальный из разовых выброс, г/с (4.2.4), </w:t>
      </w:r>
    </w:p>
    <w:p w:rsidR="00A467CC" w:rsidRPr="00FC50E7" w:rsidRDefault="00A467CC" w:rsidP="00FC50E7">
      <w:pPr>
        <w:rPr>
          <w:b/>
          <w:color w:val="000000"/>
        </w:rPr>
      </w:pPr>
      <w:r w:rsidRPr="00FC50E7">
        <w:rPr>
          <w:b/>
          <w:i/>
          <w:color w:val="000000"/>
        </w:rPr>
        <w:t xml:space="preserve">_G_ = CI · G / 100 = </w:t>
      </w:r>
      <w:r w:rsidRPr="00FC50E7">
        <w:rPr>
          <w:b/>
          <w:color w:val="000000"/>
        </w:rPr>
        <w:t>100 · 0.000048 / 100 = 0.0000480</w:t>
      </w:r>
    </w:p>
    <w:p w:rsidR="00A467CC" w:rsidRPr="00FC50E7" w:rsidRDefault="00A467CC" w:rsidP="00FC50E7">
      <w:pPr>
        <w:rPr>
          <w:b/>
          <w:color w:val="000000"/>
        </w:rPr>
      </w:pPr>
      <w:r w:rsidRPr="00FC50E7">
        <w:rPr>
          <w:color w:val="000000"/>
        </w:rPr>
        <w:t xml:space="preserve">Валовый выброс, т/год (4.2.5), </w:t>
      </w:r>
      <w:r w:rsidRPr="00FC50E7">
        <w:rPr>
          <w:b/>
          <w:i/>
          <w:color w:val="000000"/>
        </w:rPr>
        <w:t xml:space="preserve">_M_ = CI · M / 100 = </w:t>
      </w:r>
      <w:r w:rsidRPr="00FC50E7">
        <w:rPr>
          <w:b/>
          <w:color w:val="000000"/>
        </w:rPr>
        <w:t>100 · 0.001514 / 100 = 0.0015140</w:t>
      </w:r>
    </w:p>
    <w:p w:rsidR="00A467CC" w:rsidRPr="00FC50E7" w:rsidRDefault="00A467CC" w:rsidP="00FC50E7">
      <w:pPr>
        <w:rPr>
          <w:color w:val="000000"/>
        </w:rPr>
      </w:pPr>
    </w:p>
    <w:p w:rsidR="00A467CC" w:rsidRPr="00FC50E7" w:rsidRDefault="00A467CC" w:rsidP="00FC50E7">
      <w:pPr>
        <w:rPr>
          <w:color w:val="000000"/>
        </w:rPr>
      </w:pPr>
      <w:r w:rsidRPr="00FC50E7">
        <w:rPr>
          <w:color w:val="000000"/>
        </w:rPr>
        <w:t>Итого</w:t>
      </w:r>
      <w:r w:rsidR="00FC50E7" w:rsidRPr="00FC50E7">
        <w:rPr>
          <w:color w:val="000000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952"/>
        <w:gridCol w:w="1925"/>
        <w:gridCol w:w="2062"/>
      </w:tblGrid>
      <w:tr w:rsidR="00A467CC" w:rsidRPr="00FC50E7" w:rsidTr="00FC50E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467CC" w:rsidRPr="00FC50E7" w:rsidRDefault="00A467CC" w:rsidP="00FC50E7">
            <w:pPr>
              <w:jc w:val="center"/>
              <w:rPr>
                <w:color w:val="000000"/>
              </w:rPr>
            </w:pPr>
            <w:r w:rsidRPr="00FC50E7">
              <w:rPr>
                <w:color w:val="000000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467CC" w:rsidRPr="00FC50E7" w:rsidRDefault="00A467CC" w:rsidP="00FC50E7">
            <w:pPr>
              <w:jc w:val="center"/>
              <w:rPr>
                <w:color w:val="000000"/>
              </w:rPr>
            </w:pPr>
            <w:r w:rsidRPr="00FC50E7">
              <w:rPr>
                <w:color w:val="00000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467CC" w:rsidRPr="00FC50E7" w:rsidRDefault="00A467CC" w:rsidP="00FC50E7">
            <w:pPr>
              <w:jc w:val="center"/>
              <w:rPr>
                <w:color w:val="000000"/>
              </w:rPr>
            </w:pPr>
            <w:r w:rsidRPr="00FC50E7">
              <w:rPr>
                <w:color w:val="00000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467CC" w:rsidRPr="00FC50E7" w:rsidRDefault="00A467CC" w:rsidP="00FC50E7">
            <w:pPr>
              <w:jc w:val="center"/>
              <w:rPr>
                <w:color w:val="000000"/>
              </w:rPr>
            </w:pPr>
            <w:r w:rsidRPr="00FC50E7">
              <w:rPr>
                <w:color w:val="000000"/>
              </w:rPr>
              <w:t>Выброс т/год</w:t>
            </w:r>
          </w:p>
        </w:tc>
      </w:tr>
      <w:tr w:rsidR="00A467CC" w:rsidRPr="00FC50E7" w:rsidTr="00A467C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7CC" w:rsidRPr="00FC50E7" w:rsidRDefault="00A467CC" w:rsidP="00FC50E7">
            <w:pPr>
              <w:rPr>
                <w:color w:val="000000"/>
              </w:rPr>
            </w:pPr>
            <w:r w:rsidRPr="00FC50E7">
              <w:rPr>
                <w:color w:val="000000"/>
              </w:rPr>
              <w:t>2735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7CC" w:rsidRPr="00FC50E7" w:rsidRDefault="00A467CC" w:rsidP="00FC50E7">
            <w:pPr>
              <w:rPr>
                <w:color w:val="000000"/>
              </w:rPr>
            </w:pPr>
            <w:r w:rsidRPr="00FC50E7">
              <w:rPr>
                <w:color w:val="000000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7CC" w:rsidRPr="00FC50E7" w:rsidRDefault="00A467CC" w:rsidP="00FC50E7">
            <w:pPr>
              <w:jc w:val="right"/>
              <w:rPr>
                <w:color w:val="000000"/>
              </w:rPr>
            </w:pPr>
            <w:r w:rsidRPr="00FC50E7">
              <w:rPr>
                <w:color w:val="000000"/>
              </w:rPr>
              <w:t>0.000048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7CC" w:rsidRPr="00FC50E7" w:rsidRDefault="00A467CC" w:rsidP="00FC50E7">
            <w:pPr>
              <w:jc w:val="right"/>
              <w:rPr>
                <w:color w:val="000000"/>
              </w:rPr>
            </w:pPr>
            <w:r w:rsidRPr="00FC50E7">
              <w:rPr>
                <w:color w:val="000000"/>
              </w:rPr>
              <w:t>0.001514</w:t>
            </w:r>
          </w:p>
        </w:tc>
      </w:tr>
    </w:tbl>
    <w:p w:rsidR="00A467CC" w:rsidRPr="00FC50E7" w:rsidRDefault="00A467CC" w:rsidP="00FC50E7">
      <w:pPr>
        <w:rPr>
          <w:color w:val="000000"/>
        </w:rPr>
      </w:pPr>
    </w:p>
    <w:p w:rsidR="00A467CC" w:rsidRPr="00FC50E7" w:rsidRDefault="00A467CC" w:rsidP="00FC50E7">
      <w:pPr>
        <w:rPr>
          <w:color w:val="000000"/>
        </w:rPr>
      </w:pPr>
    </w:p>
    <w:p w:rsidR="00A467CC" w:rsidRPr="00FC50E7" w:rsidRDefault="00A467CC" w:rsidP="00FC50E7">
      <w:pPr>
        <w:rPr>
          <w:color w:val="000000"/>
        </w:rPr>
      </w:pPr>
    </w:p>
    <w:p w:rsidR="00A467CC" w:rsidRPr="00FC50E7" w:rsidRDefault="00A467CC" w:rsidP="00FC50E7">
      <w:pPr>
        <w:rPr>
          <w:i/>
          <w:color w:val="000000"/>
        </w:rPr>
      </w:pPr>
      <w:r w:rsidRPr="00FC50E7">
        <w:rPr>
          <w:b/>
          <w:color w:val="000000"/>
        </w:rPr>
        <w:t>Источник загрязнения: 0022</w:t>
      </w:r>
      <w:r w:rsidRPr="00FC50E7">
        <w:rPr>
          <w:color w:val="000000"/>
        </w:rPr>
        <w:t xml:space="preserve">, </w:t>
      </w:r>
      <w:r w:rsidRPr="00FC50E7">
        <w:rPr>
          <w:i/>
          <w:color w:val="000000"/>
        </w:rPr>
        <w:t xml:space="preserve">Труба в/у </w:t>
      </w:r>
      <w:proofErr w:type="spellStart"/>
      <w:r w:rsidRPr="00FC50E7">
        <w:rPr>
          <w:i/>
          <w:color w:val="000000"/>
        </w:rPr>
        <w:t>маслостанции</w:t>
      </w:r>
      <w:proofErr w:type="spellEnd"/>
    </w:p>
    <w:p w:rsidR="00A467CC" w:rsidRPr="00FC50E7" w:rsidRDefault="00A467CC" w:rsidP="00FC50E7">
      <w:pPr>
        <w:rPr>
          <w:i/>
          <w:color w:val="000000"/>
        </w:rPr>
      </w:pPr>
      <w:r w:rsidRPr="00FC50E7">
        <w:rPr>
          <w:b/>
          <w:color w:val="000000"/>
        </w:rPr>
        <w:t>Источник выделения: 0022 03</w:t>
      </w:r>
      <w:r w:rsidRPr="00FC50E7">
        <w:rPr>
          <w:color w:val="000000"/>
        </w:rPr>
        <w:t xml:space="preserve">, </w:t>
      </w:r>
      <w:r w:rsidRPr="00FC50E7">
        <w:rPr>
          <w:i/>
          <w:color w:val="000000"/>
        </w:rPr>
        <w:t>Насосное оборудование</w:t>
      </w:r>
    </w:p>
    <w:p w:rsidR="00FC50E7" w:rsidRDefault="00FC50E7" w:rsidP="00FC50E7">
      <w:pPr>
        <w:rPr>
          <w:color w:val="000000"/>
        </w:rPr>
      </w:pPr>
    </w:p>
    <w:p w:rsidR="00A467CC" w:rsidRPr="00FC50E7" w:rsidRDefault="00A467CC" w:rsidP="00FC50E7">
      <w:pPr>
        <w:rPr>
          <w:i/>
          <w:color w:val="000000"/>
          <w:u w:val="single"/>
        </w:rPr>
      </w:pPr>
      <w:r w:rsidRPr="00FC50E7">
        <w:rPr>
          <w:i/>
          <w:color w:val="000000"/>
          <w:u w:val="single"/>
        </w:rPr>
        <w:t>Список литературы:</w:t>
      </w:r>
    </w:p>
    <w:p w:rsidR="00A467CC" w:rsidRPr="00FC50E7" w:rsidRDefault="00A467CC" w:rsidP="00FC50E7">
      <w:pPr>
        <w:rPr>
          <w:color w:val="000000"/>
        </w:rPr>
      </w:pPr>
      <w:r w:rsidRPr="00FC50E7">
        <w:rPr>
          <w:color w:val="000000"/>
        </w:rPr>
        <w:t>Методические указания расчета выбросов от предприятий, осуществляющих</w:t>
      </w:r>
      <w:r w:rsidR="00FC50E7">
        <w:rPr>
          <w:color w:val="000000"/>
        </w:rPr>
        <w:t xml:space="preserve"> </w:t>
      </w:r>
      <w:r w:rsidRPr="00FC50E7">
        <w:rPr>
          <w:color w:val="000000"/>
        </w:rPr>
        <w:t xml:space="preserve">хранение и реализацию нефтепродуктов (нефтебазы, АЗС) и других жидкостей и </w:t>
      </w:r>
      <w:proofErr w:type="spellStart"/>
      <w:r w:rsidRPr="00FC50E7">
        <w:rPr>
          <w:color w:val="000000"/>
        </w:rPr>
        <w:t>и</w:t>
      </w:r>
      <w:proofErr w:type="spellEnd"/>
      <w:r w:rsidRPr="00FC50E7">
        <w:rPr>
          <w:color w:val="000000"/>
        </w:rPr>
        <w:t xml:space="preserve"> газов. Приложение к приказу МООС РК от 29.07.2011 №196</w:t>
      </w:r>
    </w:p>
    <w:p w:rsidR="00A467CC" w:rsidRPr="00FC50E7" w:rsidRDefault="00A467CC" w:rsidP="00FC50E7">
      <w:pPr>
        <w:rPr>
          <w:color w:val="000000"/>
        </w:rPr>
      </w:pPr>
    </w:p>
    <w:p w:rsidR="00A467CC" w:rsidRPr="00FC50E7" w:rsidRDefault="00A467CC" w:rsidP="00FC50E7">
      <w:pPr>
        <w:rPr>
          <w:color w:val="000000"/>
        </w:rPr>
      </w:pPr>
      <w:r w:rsidRPr="00FC50E7">
        <w:rPr>
          <w:color w:val="000000"/>
        </w:rPr>
        <w:t>Выбросы от теплообменных аппаратов и средств перекачки</w:t>
      </w:r>
    </w:p>
    <w:p w:rsidR="00A467CC" w:rsidRPr="00FC50E7" w:rsidRDefault="00A467CC" w:rsidP="00FC50E7">
      <w:pPr>
        <w:rPr>
          <w:color w:val="000000"/>
        </w:rPr>
      </w:pPr>
    </w:p>
    <w:p w:rsidR="00A467CC" w:rsidRPr="00FC50E7" w:rsidRDefault="00A467CC" w:rsidP="00FC50E7">
      <w:pPr>
        <w:rPr>
          <w:color w:val="000000"/>
        </w:rPr>
      </w:pPr>
      <w:r w:rsidRPr="00FC50E7">
        <w:rPr>
          <w:color w:val="000000"/>
        </w:rPr>
        <w:t>Нефтепродукт: Масла</w:t>
      </w:r>
    </w:p>
    <w:p w:rsidR="00A467CC" w:rsidRPr="00FC50E7" w:rsidRDefault="00A467CC" w:rsidP="00FC50E7">
      <w:pPr>
        <w:rPr>
          <w:color w:val="000000"/>
        </w:rPr>
      </w:pPr>
      <w:r w:rsidRPr="00FC50E7">
        <w:rPr>
          <w:color w:val="000000"/>
        </w:rPr>
        <w:t xml:space="preserve">Наименование оборудования: Насос центробежный с двумя торцевыми уплотнениями или </w:t>
      </w:r>
      <w:proofErr w:type="spellStart"/>
      <w:r w:rsidRPr="00FC50E7">
        <w:rPr>
          <w:color w:val="000000"/>
        </w:rPr>
        <w:t>бессальниковый</w:t>
      </w:r>
      <w:proofErr w:type="spellEnd"/>
      <w:r w:rsidRPr="00FC50E7">
        <w:rPr>
          <w:color w:val="000000"/>
        </w:rPr>
        <w:t xml:space="preserve"> типа ЦНГ</w:t>
      </w:r>
    </w:p>
    <w:p w:rsidR="00A467CC" w:rsidRPr="00FC50E7" w:rsidRDefault="00A467CC" w:rsidP="00FC50E7">
      <w:pPr>
        <w:rPr>
          <w:b/>
          <w:color w:val="000000"/>
        </w:rPr>
      </w:pPr>
      <w:r w:rsidRPr="00FC50E7">
        <w:rPr>
          <w:color w:val="000000"/>
        </w:rPr>
        <w:t xml:space="preserve">Время работы одной единицы оборудования, час/год, </w:t>
      </w:r>
      <w:r w:rsidRPr="00FC50E7">
        <w:rPr>
          <w:b/>
          <w:i/>
          <w:color w:val="000000"/>
        </w:rPr>
        <w:t xml:space="preserve">_T_ = </w:t>
      </w:r>
      <w:r w:rsidRPr="00FC50E7">
        <w:rPr>
          <w:b/>
          <w:color w:val="000000"/>
        </w:rPr>
        <w:t>8760</w:t>
      </w:r>
    </w:p>
    <w:p w:rsidR="00A467CC" w:rsidRPr="00FC50E7" w:rsidRDefault="00A467CC" w:rsidP="00FC50E7">
      <w:pPr>
        <w:rPr>
          <w:b/>
          <w:color w:val="000000"/>
        </w:rPr>
      </w:pPr>
      <w:r w:rsidRPr="00FC50E7">
        <w:rPr>
          <w:color w:val="000000"/>
        </w:rPr>
        <w:t xml:space="preserve">Общее количество оборудования данного типа, шт., </w:t>
      </w:r>
      <w:r w:rsidRPr="00FC50E7">
        <w:rPr>
          <w:b/>
          <w:i/>
          <w:color w:val="000000"/>
        </w:rPr>
        <w:t xml:space="preserve">N = </w:t>
      </w:r>
      <w:r w:rsidRPr="00FC50E7">
        <w:rPr>
          <w:b/>
          <w:color w:val="000000"/>
        </w:rPr>
        <w:t>2</w:t>
      </w:r>
    </w:p>
    <w:p w:rsidR="00A467CC" w:rsidRPr="00FC50E7" w:rsidRDefault="00A467CC" w:rsidP="00FC50E7">
      <w:pPr>
        <w:rPr>
          <w:b/>
          <w:color w:val="000000"/>
        </w:rPr>
      </w:pPr>
      <w:r w:rsidRPr="00FC50E7">
        <w:rPr>
          <w:color w:val="000000"/>
        </w:rPr>
        <w:t xml:space="preserve">Количество одновременно работающего оборудования, шт., </w:t>
      </w:r>
      <w:r w:rsidRPr="00FC50E7">
        <w:rPr>
          <w:b/>
          <w:i/>
          <w:color w:val="000000"/>
        </w:rPr>
        <w:t xml:space="preserve">N1 = </w:t>
      </w:r>
      <w:r w:rsidRPr="00FC50E7">
        <w:rPr>
          <w:b/>
          <w:color w:val="000000"/>
        </w:rPr>
        <w:t>2</w:t>
      </w:r>
    </w:p>
    <w:p w:rsidR="00A467CC" w:rsidRPr="00FC50E7" w:rsidRDefault="00A467CC" w:rsidP="00FC50E7">
      <w:pPr>
        <w:rPr>
          <w:b/>
          <w:color w:val="000000"/>
        </w:rPr>
      </w:pPr>
      <w:r w:rsidRPr="00FC50E7">
        <w:rPr>
          <w:color w:val="000000"/>
        </w:rPr>
        <w:t xml:space="preserve">Удельный выброс, кг/час (табл. 6.1), </w:t>
      </w:r>
      <w:r w:rsidRPr="00FC50E7">
        <w:rPr>
          <w:b/>
          <w:i/>
          <w:color w:val="000000"/>
        </w:rPr>
        <w:t xml:space="preserve">Q = </w:t>
      </w:r>
      <w:r w:rsidRPr="00FC50E7">
        <w:rPr>
          <w:b/>
          <w:color w:val="000000"/>
        </w:rPr>
        <w:t>0.01</w:t>
      </w:r>
    </w:p>
    <w:p w:rsidR="00A467CC" w:rsidRPr="00FC50E7" w:rsidRDefault="00A467CC" w:rsidP="00FC50E7">
      <w:pPr>
        <w:rPr>
          <w:b/>
          <w:color w:val="000000"/>
        </w:rPr>
      </w:pPr>
      <w:r w:rsidRPr="00FC50E7">
        <w:rPr>
          <w:color w:val="000000"/>
        </w:rPr>
        <w:t xml:space="preserve">Максимальный разовый выброс, г/с (6.2.1), </w:t>
      </w:r>
      <w:r w:rsidRPr="00FC50E7">
        <w:rPr>
          <w:b/>
          <w:i/>
          <w:color w:val="000000"/>
        </w:rPr>
        <w:t xml:space="preserve">G = Q · N1 / 3.6 = </w:t>
      </w:r>
      <w:r w:rsidRPr="00FC50E7">
        <w:rPr>
          <w:b/>
          <w:color w:val="000000"/>
        </w:rPr>
        <w:t>0.01 · 2 / 3.6 = 0.00556</w:t>
      </w:r>
    </w:p>
    <w:p w:rsidR="00A467CC" w:rsidRPr="00FC50E7" w:rsidRDefault="00A467CC" w:rsidP="00FC50E7">
      <w:pPr>
        <w:rPr>
          <w:b/>
          <w:color w:val="000000"/>
        </w:rPr>
      </w:pPr>
      <w:r w:rsidRPr="00FC50E7">
        <w:rPr>
          <w:color w:val="000000"/>
        </w:rPr>
        <w:t xml:space="preserve">Валовый выброс, т/год (6.2.2), </w:t>
      </w:r>
      <w:r w:rsidRPr="00FC50E7">
        <w:rPr>
          <w:b/>
          <w:i/>
          <w:color w:val="000000"/>
        </w:rPr>
        <w:t xml:space="preserve">M = (Q · N · _T_) / 1000 = </w:t>
      </w:r>
      <w:r w:rsidRPr="00FC50E7">
        <w:rPr>
          <w:b/>
          <w:color w:val="000000"/>
        </w:rPr>
        <w:t>(0.01 · 2 · 8760) / 1000 = 0.1752</w:t>
      </w:r>
    </w:p>
    <w:p w:rsidR="00A467CC" w:rsidRPr="00FC50E7" w:rsidRDefault="00A467CC" w:rsidP="00FC50E7">
      <w:pPr>
        <w:rPr>
          <w:b/>
          <w:color w:val="000000"/>
        </w:rPr>
      </w:pPr>
    </w:p>
    <w:p w:rsidR="00A467CC" w:rsidRPr="00FC50E7" w:rsidRDefault="00A467CC" w:rsidP="00FC50E7">
      <w:pPr>
        <w:rPr>
          <w:b/>
          <w:i/>
          <w:color w:val="000000"/>
          <w:u w:val="single"/>
        </w:rPr>
      </w:pPr>
      <w:r w:rsidRPr="00FC50E7">
        <w:rPr>
          <w:b/>
          <w:i/>
          <w:color w:val="000000"/>
          <w:u w:val="single"/>
        </w:rPr>
        <w:t>Примесь: 2735 Масло минеральное нефтяное (веретенное, машинное, цилиндровое и др.) (716*)</w:t>
      </w:r>
    </w:p>
    <w:p w:rsidR="00A467CC" w:rsidRPr="00FC50E7" w:rsidRDefault="00A467CC" w:rsidP="00FC50E7">
      <w:pPr>
        <w:rPr>
          <w:b/>
          <w:color w:val="000000"/>
        </w:rPr>
      </w:pPr>
      <w:r w:rsidRPr="00FC50E7">
        <w:rPr>
          <w:color w:val="000000"/>
        </w:rPr>
        <w:t xml:space="preserve">Концентрация ЗВ в парах, % масс (Прил. 14), </w:t>
      </w:r>
      <w:r w:rsidRPr="00FC50E7">
        <w:rPr>
          <w:b/>
          <w:i/>
          <w:color w:val="000000"/>
        </w:rPr>
        <w:t xml:space="preserve">CI = </w:t>
      </w:r>
      <w:r w:rsidRPr="00FC50E7">
        <w:rPr>
          <w:b/>
          <w:color w:val="000000"/>
        </w:rPr>
        <w:t>100</w:t>
      </w:r>
    </w:p>
    <w:p w:rsidR="00FC50E7" w:rsidRDefault="00A467CC" w:rsidP="00FC50E7">
      <w:pPr>
        <w:rPr>
          <w:color w:val="000000"/>
        </w:rPr>
      </w:pPr>
      <w:r w:rsidRPr="00FC50E7">
        <w:rPr>
          <w:color w:val="000000"/>
        </w:rPr>
        <w:t xml:space="preserve">Максимальный из разовых выброс, г/с (4.2.4), </w:t>
      </w:r>
    </w:p>
    <w:p w:rsidR="00A467CC" w:rsidRPr="00FC50E7" w:rsidRDefault="00A467CC" w:rsidP="00FC50E7">
      <w:pPr>
        <w:rPr>
          <w:b/>
          <w:color w:val="000000"/>
        </w:rPr>
      </w:pPr>
      <w:r w:rsidRPr="00FC50E7">
        <w:rPr>
          <w:b/>
          <w:i/>
          <w:color w:val="000000"/>
        </w:rPr>
        <w:t xml:space="preserve">_G_ = CI · G / 100 = </w:t>
      </w:r>
      <w:r w:rsidRPr="00FC50E7">
        <w:rPr>
          <w:b/>
          <w:color w:val="000000"/>
        </w:rPr>
        <w:t xml:space="preserve">100 · 0.00556 / 100 = </w:t>
      </w:r>
      <w:r w:rsidR="00DA66E4">
        <w:rPr>
          <w:b/>
          <w:color w:val="000000"/>
        </w:rPr>
        <w:t>0.00556</w:t>
      </w:r>
    </w:p>
    <w:p w:rsidR="00A467CC" w:rsidRPr="00FC50E7" w:rsidRDefault="00A467CC" w:rsidP="00FC50E7">
      <w:pPr>
        <w:rPr>
          <w:b/>
          <w:color w:val="000000"/>
        </w:rPr>
      </w:pPr>
      <w:r w:rsidRPr="00FC50E7">
        <w:rPr>
          <w:color w:val="000000"/>
        </w:rPr>
        <w:t xml:space="preserve">Валовый выброс, т/год (4.2.5), </w:t>
      </w:r>
      <w:r w:rsidRPr="00FC50E7">
        <w:rPr>
          <w:b/>
          <w:i/>
          <w:color w:val="000000"/>
        </w:rPr>
        <w:t xml:space="preserve">_M_ = CI · M / 100 = </w:t>
      </w:r>
      <w:r w:rsidRPr="00FC50E7">
        <w:rPr>
          <w:b/>
          <w:color w:val="000000"/>
        </w:rPr>
        <w:t xml:space="preserve">100 · 0.1752 / 100 = </w:t>
      </w:r>
      <w:r w:rsidR="00DA66E4">
        <w:rPr>
          <w:b/>
          <w:color w:val="000000"/>
        </w:rPr>
        <w:t>0.1752</w:t>
      </w:r>
    </w:p>
    <w:p w:rsidR="00A467CC" w:rsidRPr="00DA66E4" w:rsidRDefault="00A467CC" w:rsidP="00FC50E7">
      <w:pPr>
        <w:rPr>
          <w:color w:val="000000"/>
        </w:rPr>
      </w:pPr>
    </w:p>
    <w:p w:rsidR="00A467CC" w:rsidRPr="00DA66E4" w:rsidRDefault="00A467CC" w:rsidP="00FC50E7">
      <w:pPr>
        <w:rPr>
          <w:color w:val="000000"/>
        </w:rPr>
      </w:pPr>
      <w:r w:rsidRPr="00DA66E4">
        <w:rPr>
          <w:color w:val="000000"/>
        </w:rPr>
        <w:t>Итого</w:t>
      </w:r>
      <w:r w:rsidR="00DA66E4" w:rsidRPr="00DA66E4">
        <w:rPr>
          <w:color w:val="000000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952"/>
        <w:gridCol w:w="1925"/>
        <w:gridCol w:w="2062"/>
      </w:tblGrid>
      <w:tr w:rsidR="00A467CC" w:rsidRPr="00DA66E4" w:rsidTr="00DA66E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467CC" w:rsidRPr="00DA66E4" w:rsidRDefault="00A467CC" w:rsidP="00FC50E7">
            <w:pPr>
              <w:jc w:val="center"/>
              <w:rPr>
                <w:color w:val="000000"/>
              </w:rPr>
            </w:pPr>
            <w:r w:rsidRPr="00DA66E4">
              <w:rPr>
                <w:color w:val="000000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467CC" w:rsidRPr="00DA66E4" w:rsidRDefault="00A467CC" w:rsidP="00FC50E7">
            <w:pPr>
              <w:jc w:val="center"/>
              <w:rPr>
                <w:color w:val="000000"/>
              </w:rPr>
            </w:pPr>
            <w:r w:rsidRPr="00DA66E4">
              <w:rPr>
                <w:color w:val="00000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467CC" w:rsidRPr="00DA66E4" w:rsidRDefault="00A467CC" w:rsidP="00FC50E7">
            <w:pPr>
              <w:jc w:val="center"/>
              <w:rPr>
                <w:color w:val="000000"/>
              </w:rPr>
            </w:pPr>
            <w:r w:rsidRPr="00DA66E4">
              <w:rPr>
                <w:color w:val="00000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467CC" w:rsidRPr="00DA66E4" w:rsidRDefault="00A467CC" w:rsidP="00FC50E7">
            <w:pPr>
              <w:jc w:val="center"/>
              <w:rPr>
                <w:color w:val="000000"/>
              </w:rPr>
            </w:pPr>
            <w:r w:rsidRPr="00DA66E4">
              <w:rPr>
                <w:color w:val="000000"/>
              </w:rPr>
              <w:t>Выброс т/год</w:t>
            </w:r>
          </w:p>
        </w:tc>
      </w:tr>
      <w:tr w:rsidR="00A467CC" w:rsidRPr="00FC50E7" w:rsidTr="00A467C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7CC" w:rsidRPr="00FC50E7" w:rsidRDefault="00A467CC" w:rsidP="00FC50E7">
            <w:pPr>
              <w:rPr>
                <w:color w:val="000000"/>
              </w:rPr>
            </w:pPr>
            <w:r w:rsidRPr="00FC50E7">
              <w:rPr>
                <w:color w:val="000000"/>
              </w:rPr>
              <w:t>2735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7CC" w:rsidRPr="00FC50E7" w:rsidRDefault="00A467CC" w:rsidP="00FC50E7">
            <w:pPr>
              <w:rPr>
                <w:color w:val="000000"/>
              </w:rPr>
            </w:pPr>
            <w:r w:rsidRPr="00FC50E7">
              <w:rPr>
                <w:color w:val="000000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7CC" w:rsidRPr="00FC50E7" w:rsidRDefault="00A467CC" w:rsidP="00FC50E7">
            <w:pPr>
              <w:jc w:val="right"/>
              <w:rPr>
                <w:color w:val="000000"/>
              </w:rPr>
            </w:pPr>
            <w:r w:rsidRPr="00FC50E7">
              <w:rPr>
                <w:color w:val="000000"/>
              </w:rPr>
              <w:t>0.00556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7CC" w:rsidRPr="00FC50E7" w:rsidRDefault="00A467CC" w:rsidP="00FC50E7">
            <w:pPr>
              <w:jc w:val="right"/>
              <w:rPr>
                <w:color w:val="000000"/>
              </w:rPr>
            </w:pPr>
            <w:r w:rsidRPr="00FC50E7">
              <w:rPr>
                <w:color w:val="000000"/>
              </w:rPr>
              <w:t>0.1752</w:t>
            </w:r>
          </w:p>
        </w:tc>
      </w:tr>
    </w:tbl>
    <w:p w:rsidR="00A467CC" w:rsidRPr="00FC50E7" w:rsidRDefault="00A467CC" w:rsidP="00FC50E7">
      <w:pPr>
        <w:rPr>
          <w:color w:val="000000"/>
        </w:rPr>
      </w:pPr>
    </w:p>
    <w:p w:rsidR="00A467CC" w:rsidRPr="00FC50E7" w:rsidRDefault="00A467CC" w:rsidP="00FC50E7">
      <w:pPr>
        <w:rPr>
          <w:color w:val="000000"/>
        </w:rPr>
      </w:pPr>
    </w:p>
    <w:p w:rsidR="00A467CC" w:rsidRPr="00FC50E7" w:rsidRDefault="00A467CC" w:rsidP="00FC50E7">
      <w:pPr>
        <w:rPr>
          <w:color w:val="000000"/>
        </w:rPr>
      </w:pPr>
    </w:p>
    <w:p w:rsidR="00A467CC" w:rsidRPr="00DA66E4" w:rsidRDefault="00A467CC" w:rsidP="00FC50E7">
      <w:pPr>
        <w:rPr>
          <w:i/>
          <w:color w:val="000000"/>
        </w:rPr>
      </w:pPr>
      <w:r w:rsidRPr="00DA66E4">
        <w:rPr>
          <w:b/>
          <w:color w:val="000000"/>
        </w:rPr>
        <w:t>Источник загрязнения: 0022</w:t>
      </w:r>
      <w:r w:rsidRPr="00FC50E7">
        <w:rPr>
          <w:color w:val="000000"/>
        </w:rPr>
        <w:t xml:space="preserve">, </w:t>
      </w:r>
      <w:r w:rsidRPr="00DA66E4">
        <w:rPr>
          <w:i/>
          <w:color w:val="000000"/>
        </w:rPr>
        <w:t xml:space="preserve">Труба в/у </w:t>
      </w:r>
      <w:proofErr w:type="spellStart"/>
      <w:r w:rsidRPr="00DA66E4">
        <w:rPr>
          <w:i/>
          <w:color w:val="000000"/>
        </w:rPr>
        <w:t>маслостанции</w:t>
      </w:r>
      <w:proofErr w:type="spellEnd"/>
    </w:p>
    <w:p w:rsidR="00A467CC" w:rsidRPr="00DA66E4" w:rsidRDefault="00A467CC" w:rsidP="00FC50E7">
      <w:pPr>
        <w:rPr>
          <w:i/>
          <w:color w:val="000000"/>
        </w:rPr>
      </w:pPr>
      <w:r w:rsidRPr="00DA66E4">
        <w:rPr>
          <w:b/>
          <w:color w:val="000000"/>
        </w:rPr>
        <w:t>Источник выделения: 0022 04</w:t>
      </w:r>
      <w:r w:rsidRPr="00FC50E7">
        <w:rPr>
          <w:color w:val="000000"/>
        </w:rPr>
        <w:t xml:space="preserve">, </w:t>
      </w:r>
      <w:r w:rsidRPr="00DA66E4">
        <w:rPr>
          <w:i/>
          <w:color w:val="000000"/>
        </w:rPr>
        <w:t>Замена масла (слив-налив)</w:t>
      </w:r>
    </w:p>
    <w:p w:rsidR="00A467CC" w:rsidRPr="00FC50E7" w:rsidRDefault="00A467CC" w:rsidP="00FC50E7">
      <w:pPr>
        <w:rPr>
          <w:color w:val="000000"/>
        </w:rPr>
      </w:pPr>
    </w:p>
    <w:p w:rsidR="00A467CC" w:rsidRPr="00DA66E4" w:rsidRDefault="00A467CC" w:rsidP="00FC50E7">
      <w:pPr>
        <w:rPr>
          <w:i/>
          <w:color w:val="000000"/>
          <w:u w:val="single"/>
        </w:rPr>
      </w:pPr>
      <w:r w:rsidRPr="00DA66E4">
        <w:rPr>
          <w:i/>
          <w:color w:val="000000"/>
          <w:u w:val="single"/>
        </w:rPr>
        <w:t>Список литературы:</w:t>
      </w:r>
    </w:p>
    <w:p w:rsidR="00A467CC" w:rsidRPr="00FC50E7" w:rsidRDefault="00A467CC" w:rsidP="00FC50E7">
      <w:pPr>
        <w:rPr>
          <w:color w:val="000000"/>
        </w:rPr>
      </w:pPr>
      <w:r w:rsidRPr="00FC50E7">
        <w:rPr>
          <w:color w:val="000000"/>
        </w:rPr>
        <w:t>Методические указания по определению выбросов загрязняющих</w:t>
      </w:r>
      <w:r w:rsidR="00DA66E4">
        <w:rPr>
          <w:color w:val="000000"/>
        </w:rPr>
        <w:t xml:space="preserve"> </w:t>
      </w:r>
      <w:r w:rsidRPr="00FC50E7">
        <w:rPr>
          <w:color w:val="000000"/>
        </w:rPr>
        <w:t>веществ в атмосферу из резервуаров РНД 211.2.02.09-2004. Астана, 2005</w:t>
      </w:r>
      <w:r w:rsidR="00DA66E4">
        <w:rPr>
          <w:color w:val="000000"/>
        </w:rPr>
        <w:t xml:space="preserve"> </w:t>
      </w:r>
      <w:r w:rsidRPr="00FC50E7">
        <w:rPr>
          <w:color w:val="000000"/>
        </w:rPr>
        <w:t>Расчет по п. 9</w:t>
      </w:r>
    </w:p>
    <w:p w:rsidR="00A467CC" w:rsidRPr="00FC50E7" w:rsidRDefault="00A467CC" w:rsidP="00FC50E7">
      <w:pPr>
        <w:rPr>
          <w:color w:val="000000"/>
        </w:rPr>
      </w:pPr>
    </w:p>
    <w:p w:rsidR="00A467CC" w:rsidRPr="00FC50E7" w:rsidRDefault="00A467CC" w:rsidP="00FC50E7">
      <w:pPr>
        <w:rPr>
          <w:color w:val="000000"/>
        </w:rPr>
      </w:pPr>
      <w:r w:rsidRPr="00FC50E7">
        <w:rPr>
          <w:color w:val="000000"/>
        </w:rPr>
        <w:t>Нефтепродукт:</w:t>
      </w:r>
      <w:r w:rsidR="00DA66E4">
        <w:rPr>
          <w:color w:val="000000"/>
        </w:rPr>
        <w:t xml:space="preserve"> </w:t>
      </w:r>
      <w:r w:rsidRPr="00FC50E7">
        <w:rPr>
          <w:color w:val="000000"/>
        </w:rPr>
        <w:t>Масла</w:t>
      </w:r>
    </w:p>
    <w:p w:rsidR="00A467CC" w:rsidRPr="00FC50E7" w:rsidRDefault="00A467CC" w:rsidP="00FC50E7">
      <w:pPr>
        <w:rPr>
          <w:color w:val="000000"/>
        </w:rPr>
      </w:pPr>
      <w:r w:rsidRPr="00FC50E7">
        <w:rPr>
          <w:color w:val="000000"/>
        </w:rPr>
        <w:lastRenderedPageBreak/>
        <w:t>Климатическая зона: третья - южные области РК (прил. 17)</w:t>
      </w:r>
    </w:p>
    <w:p w:rsidR="00A467CC" w:rsidRPr="00DA66E4" w:rsidRDefault="00A467CC" w:rsidP="00FC50E7">
      <w:pPr>
        <w:rPr>
          <w:color w:val="000000"/>
          <w:u w:val="single"/>
        </w:rPr>
      </w:pPr>
      <w:r w:rsidRPr="00DA66E4">
        <w:rPr>
          <w:color w:val="000000"/>
          <w:u w:val="single"/>
        </w:rPr>
        <w:t>Расчет выбросов от топливораздаточных колонок (ТРК)</w:t>
      </w:r>
    </w:p>
    <w:p w:rsidR="00A467CC" w:rsidRPr="00FC50E7" w:rsidRDefault="00A467CC" w:rsidP="00FC50E7">
      <w:pPr>
        <w:rPr>
          <w:color w:val="000000"/>
        </w:rPr>
      </w:pPr>
      <w:r w:rsidRPr="00FC50E7">
        <w:rPr>
          <w:color w:val="000000"/>
        </w:rPr>
        <w:t>Максимальная концентрация паров нефтепродукта при заполнении</w:t>
      </w:r>
    </w:p>
    <w:p w:rsidR="00A467CC" w:rsidRPr="00FC50E7" w:rsidRDefault="00A467CC" w:rsidP="00FC50E7">
      <w:pPr>
        <w:rPr>
          <w:b/>
          <w:color w:val="000000"/>
        </w:rPr>
      </w:pPr>
      <w:r w:rsidRPr="00FC50E7">
        <w:rPr>
          <w:color w:val="000000"/>
        </w:rPr>
        <w:t xml:space="preserve">баков автомашин, г/м3 (Прил. 12), </w:t>
      </w:r>
      <w:r w:rsidRPr="00FC50E7">
        <w:rPr>
          <w:b/>
          <w:i/>
          <w:color w:val="000000"/>
        </w:rPr>
        <w:t xml:space="preserve">CMAX = </w:t>
      </w:r>
      <w:r w:rsidRPr="00FC50E7">
        <w:rPr>
          <w:b/>
          <w:color w:val="000000"/>
        </w:rPr>
        <w:t>0.39</w:t>
      </w:r>
    </w:p>
    <w:p w:rsidR="00A467CC" w:rsidRPr="00FC50E7" w:rsidRDefault="00A467CC" w:rsidP="00FC50E7">
      <w:pPr>
        <w:rPr>
          <w:b/>
          <w:color w:val="000000"/>
        </w:rPr>
      </w:pPr>
      <w:r w:rsidRPr="00FC50E7">
        <w:rPr>
          <w:color w:val="000000"/>
        </w:rPr>
        <w:t xml:space="preserve">Количество отпускаемого нефтепродукта в осенне-зимний период, м3, </w:t>
      </w:r>
      <w:r w:rsidRPr="00FC50E7">
        <w:rPr>
          <w:b/>
          <w:i/>
          <w:color w:val="000000"/>
        </w:rPr>
        <w:t xml:space="preserve">QOZ = </w:t>
      </w:r>
      <w:r w:rsidRPr="00FC50E7">
        <w:rPr>
          <w:b/>
          <w:color w:val="000000"/>
        </w:rPr>
        <w:t>0.30556</w:t>
      </w:r>
    </w:p>
    <w:p w:rsidR="00A467CC" w:rsidRPr="00FC50E7" w:rsidRDefault="00A467CC" w:rsidP="00FC50E7">
      <w:pPr>
        <w:rPr>
          <w:color w:val="000000"/>
        </w:rPr>
      </w:pPr>
      <w:r w:rsidRPr="00FC50E7">
        <w:rPr>
          <w:color w:val="000000"/>
        </w:rPr>
        <w:t>Концентрация паров нефтепродукта при заполнении</w:t>
      </w:r>
    </w:p>
    <w:p w:rsidR="00A467CC" w:rsidRPr="00FC50E7" w:rsidRDefault="00A467CC" w:rsidP="00FC50E7">
      <w:pPr>
        <w:rPr>
          <w:b/>
          <w:color w:val="000000"/>
        </w:rPr>
      </w:pPr>
      <w:r w:rsidRPr="00FC50E7">
        <w:rPr>
          <w:color w:val="000000"/>
        </w:rPr>
        <w:t xml:space="preserve">баков автомашин в осенне-зимний период, г/м3 (Прил. 15), </w:t>
      </w:r>
      <w:r w:rsidRPr="00FC50E7">
        <w:rPr>
          <w:b/>
          <w:i/>
          <w:color w:val="000000"/>
        </w:rPr>
        <w:t xml:space="preserve">CAMOZ = </w:t>
      </w:r>
      <w:r w:rsidRPr="00FC50E7">
        <w:rPr>
          <w:b/>
          <w:color w:val="000000"/>
        </w:rPr>
        <w:t>0.25</w:t>
      </w:r>
    </w:p>
    <w:p w:rsidR="00A467CC" w:rsidRPr="00FC50E7" w:rsidRDefault="00A467CC" w:rsidP="00FC50E7">
      <w:pPr>
        <w:rPr>
          <w:b/>
          <w:color w:val="000000"/>
        </w:rPr>
      </w:pPr>
      <w:r w:rsidRPr="00FC50E7">
        <w:rPr>
          <w:color w:val="000000"/>
        </w:rPr>
        <w:t xml:space="preserve">Количество отпускаемого нефтепродукта в весенне-летний период, м3, </w:t>
      </w:r>
      <w:r w:rsidRPr="00FC50E7">
        <w:rPr>
          <w:b/>
          <w:i/>
          <w:color w:val="000000"/>
        </w:rPr>
        <w:t xml:space="preserve">QVL = </w:t>
      </w:r>
      <w:r w:rsidRPr="00FC50E7">
        <w:rPr>
          <w:b/>
          <w:color w:val="000000"/>
        </w:rPr>
        <w:t>0.30556</w:t>
      </w:r>
    </w:p>
    <w:p w:rsidR="00A467CC" w:rsidRPr="00FC50E7" w:rsidRDefault="00A467CC" w:rsidP="00FC50E7">
      <w:pPr>
        <w:rPr>
          <w:color w:val="000000"/>
        </w:rPr>
      </w:pPr>
      <w:r w:rsidRPr="00FC50E7">
        <w:rPr>
          <w:color w:val="000000"/>
        </w:rPr>
        <w:t>Концентрация паров нефтепродукта при заполнении</w:t>
      </w:r>
    </w:p>
    <w:p w:rsidR="00A467CC" w:rsidRPr="00FC50E7" w:rsidRDefault="00A467CC" w:rsidP="00FC50E7">
      <w:pPr>
        <w:rPr>
          <w:b/>
          <w:color w:val="000000"/>
        </w:rPr>
      </w:pPr>
      <w:r w:rsidRPr="00FC50E7">
        <w:rPr>
          <w:color w:val="000000"/>
        </w:rPr>
        <w:t xml:space="preserve">баков автомашин в весенне-летний период, г/м3 (Прил. 15), </w:t>
      </w:r>
      <w:r w:rsidRPr="00FC50E7">
        <w:rPr>
          <w:b/>
          <w:i/>
          <w:color w:val="000000"/>
        </w:rPr>
        <w:t xml:space="preserve">CAMVL = </w:t>
      </w:r>
      <w:r w:rsidRPr="00FC50E7">
        <w:rPr>
          <w:b/>
          <w:color w:val="000000"/>
        </w:rPr>
        <w:t>0.24</w:t>
      </w:r>
    </w:p>
    <w:p w:rsidR="00A467CC" w:rsidRPr="00FC50E7" w:rsidRDefault="00A467CC" w:rsidP="00FC50E7">
      <w:pPr>
        <w:rPr>
          <w:color w:val="000000"/>
        </w:rPr>
      </w:pPr>
      <w:r w:rsidRPr="00FC50E7">
        <w:rPr>
          <w:color w:val="000000"/>
        </w:rPr>
        <w:t>Производительность одного рукава ТРК</w:t>
      </w:r>
    </w:p>
    <w:p w:rsidR="00A467CC" w:rsidRPr="00FC50E7" w:rsidRDefault="00A467CC" w:rsidP="00FC50E7">
      <w:pPr>
        <w:rPr>
          <w:b/>
          <w:color w:val="000000"/>
        </w:rPr>
      </w:pPr>
      <w:r w:rsidRPr="00FC50E7">
        <w:rPr>
          <w:color w:val="000000"/>
        </w:rPr>
        <w:t xml:space="preserve">(с учетом дискретности работы), м3/час, </w:t>
      </w:r>
      <w:r w:rsidRPr="00FC50E7">
        <w:rPr>
          <w:b/>
          <w:i/>
          <w:color w:val="000000"/>
        </w:rPr>
        <w:t xml:space="preserve">VTRK = </w:t>
      </w:r>
      <w:r w:rsidRPr="00FC50E7">
        <w:rPr>
          <w:b/>
          <w:color w:val="000000"/>
        </w:rPr>
        <w:t>0.4</w:t>
      </w:r>
    </w:p>
    <w:p w:rsidR="00A467CC" w:rsidRPr="00FC50E7" w:rsidRDefault="00A467CC" w:rsidP="00FC50E7">
      <w:pPr>
        <w:rPr>
          <w:color w:val="000000"/>
        </w:rPr>
      </w:pPr>
      <w:r w:rsidRPr="00FC50E7">
        <w:rPr>
          <w:color w:val="000000"/>
        </w:rPr>
        <w:t>Количество одновременно работающих рукавов ТРК, отпускающих</w:t>
      </w:r>
    </w:p>
    <w:p w:rsidR="00A467CC" w:rsidRPr="00FC50E7" w:rsidRDefault="00A467CC" w:rsidP="00FC50E7">
      <w:pPr>
        <w:rPr>
          <w:b/>
          <w:color w:val="000000"/>
        </w:rPr>
      </w:pPr>
      <w:r w:rsidRPr="00FC50E7">
        <w:rPr>
          <w:color w:val="000000"/>
        </w:rPr>
        <w:t xml:space="preserve">выбранный вид нефтепродукта, </w:t>
      </w:r>
      <w:r w:rsidRPr="00FC50E7">
        <w:rPr>
          <w:b/>
          <w:i/>
          <w:color w:val="000000"/>
        </w:rPr>
        <w:t xml:space="preserve">NN = </w:t>
      </w:r>
      <w:r w:rsidRPr="00FC50E7">
        <w:rPr>
          <w:b/>
          <w:color w:val="000000"/>
        </w:rPr>
        <w:t>1</w:t>
      </w:r>
    </w:p>
    <w:p w:rsidR="00A467CC" w:rsidRPr="00FC50E7" w:rsidRDefault="00A467CC" w:rsidP="00FC50E7">
      <w:pPr>
        <w:rPr>
          <w:b/>
          <w:color w:val="000000"/>
        </w:rPr>
      </w:pPr>
    </w:p>
    <w:p w:rsidR="00DA66E4" w:rsidRDefault="00A467CC" w:rsidP="00FC50E7">
      <w:pPr>
        <w:rPr>
          <w:color w:val="000000"/>
        </w:rPr>
      </w:pPr>
      <w:r w:rsidRPr="00FC50E7">
        <w:rPr>
          <w:color w:val="000000"/>
        </w:rPr>
        <w:t xml:space="preserve">Максимальный из разовых выброс при заполнении баков, г/с (9.2.2), </w:t>
      </w:r>
    </w:p>
    <w:p w:rsidR="00A467CC" w:rsidRPr="00FC50E7" w:rsidRDefault="00A467CC" w:rsidP="00FC50E7">
      <w:pPr>
        <w:rPr>
          <w:b/>
          <w:color w:val="000000"/>
        </w:rPr>
      </w:pPr>
      <w:r w:rsidRPr="00FC50E7">
        <w:rPr>
          <w:b/>
          <w:i/>
          <w:color w:val="000000"/>
        </w:rPr>
        <w:t xml:space="preserve">GB = NN · CMAX · VTRK / 3600 = </w:t>
      </w:r>
      <w:r w:rsidRPr="00FC50E7">
        <w:rPr>
          <w:b/>
          <w:color w:val="000000"/>
        </w:rPr>
        <w:t xml:space="preserve">1 · 0.39 · 0.4 / 3600 = </w:t>
      </w:r>
      <w:r w:rsidR="0034633F">
        <w:rPr>
          <w:b/>
          <w:color w:val="000000"/>
        </w:rPr>
        <w:t>0.000043</w:t>
      </w:r>
    </w:p>
    <w:p w:rsidR="00A467CC" w:rsidRPr="00FC50E7" w:rsidRDefault="00A467CC" w:rsidP="00FC50E7">
      <w:pPr>
        <w:rPr>
          <w:b/>
          <w:color w:val="000000"/>
        </w:rPr>
      </w:pPr>
      <w:r w:rsidRPr="00FC50E7">
        <w:rPr>
          <w:color w:val="000000"/>
        </w:rPr>
        <w:t xml:space="preserve">Выбросы при закачке в баки автомобилей, т/год (9.2.7), </w:t>
      </w:r>
      <w:r w:rsidRPr="00FC50E7">
        <w:rPr>
          <w:b/>
          <w:i/>
          <w:color w:val="000000"/>
        </w:rPr>
        <w:t>MBA = (CAMOZ · QOZ + CAMVL · QVL) · 10</w:t>
      </w:r>
      <w:r w:rsidRPr="00FC50E7">
        <w:rPr>
          <w:b/>
          <w:i/>
          <w:color w:val="000000"/>
          <w:vertAlign w:val="superscript"/>
        </w:rPr>
        <w:t>-6</w:t>
      </w:r>
      <w:r w:rsidRPr="00FC50E7">
        <w:rPr>
          <w:b/>
          <w:i/>
          <w:color w:val="000000"/>
        </w:rPr>
        <w:t xml:space="preserve"> = </w:t>
      </w:r>
      <w:r w:rsidRPr="00FC50E7">
        <w:rPr>
          <w:b/>
          <w:color w:val="000000"/>
        </w:rPr>
        <w:t>(0.25 · 0.30556 + 0.24 · 0.30556) · 10</w:t>
      </w:r>
      <w:r w:rsidRPr="00FC50E7">
        <w:rPr>
          <w:b/>
          <w:color w:val="000000"/>
          <w:vertAlign w:val="superscript"/>
        </w:rPr>
        <w:t>-6</w:t>
      </w:r>
      <w:r w:rsidRPr="00FC50E7">
        <w:rPr>
          <w:b/>
          <w:color w:val="000000"/>
        </w:rPr>
        <w:t xml:space="preserve"> = 0.0000001</w:t>
      </w:r>
      <w:r w:rsidR="00DA66E4">
        <w:rPr>
          <w:b/>
          <w:color w:val="000000"/>
        </w:rPr>
        <w:t>5</w:t>
      </w:r>
    </w:p>
    <w:p w:rsidR="00A467CC" w:rsidRPr="00FC50E7" w:rsidRDefault="00A467CC" w:rsidP="00FC50E7">
      <w:pPr>
        <w:rPr>
          <w:b/>
          <w:color w:val="000000"/>
        </w:rPr>
      </w:pPr>
      <w:r w:rsidRPr="00FC50E7">
        <w:rPr>
          <w:color w:val="000000"/>
        </w:rPr>
        <w:t xml:space="preserve">Удельный выброс при проливах, г/м3, </w:t>
      </w:r>
      <w:r w:rsidRPr="00FC50E7">
        <w:rPr>
          <w:b/>
          <w:i/>
          <w:color w:val="000000"/>
        </w:rPr>
        <w:t xml:space="preserve">J = </w:t>
      </w:r>
      <w:r w:rsidRPr="00FC50E7">
        <w:rPr>
          <w:b/>
          <w:color w:val="000000"/>
        </w:rPr>
        <w:t>12.5</w:t>
      </w:r>
    </w:p>
    <w:p w:rsidR="00A467CC" w:rsidRPr="00FC50E7" w:rsidRDefault="00A467CC" w:rsidP="00FC50E7">
      <w:pPr>
        <w:rPr>
          <w:b/>
          <w:color w:val="000000"/>
        </w:rPr>
      </w:pPr>
      <w:r w:rsidRPr="00FC50E7">
        <w:rPr>
          <w:color w:val="000000"/>
        </w:rPr>
        <w:t xml:space="preserve">Выбросы паров нефтепродукта при проливах на ТРК, т/год (9.2.8), </w:t>
      </w:r>
      <w:r w:rsidRPr="00FC50E7">
        <w:rPr>
          <w:b/>
          <w:i/>
          <w:color w:val="000000"/>
        </w:rPr>
        <w:t>MPRA = 0.5 · J · (QOZ + QVL) · 10</w:t>
      </w:r>
      <w:r w:rsidRPr="00FC50E7">
        <w:rPr>
          <w:b/>
          <w:i/>
          <w:color w:val="000000"/>
          <w:vertAlign w:val="superscript"/>
        </w:rPr>
        <w:t>-6</w:t>
      </w:r>
      <w:r w:rsidRPr="00FC50E7">
        <w:rPr>
          <w:b/>
          <w:i/>
          <w:color w:val="000000"/>
        </w:rPr>
        <w:t xml:space="preserve"> = </w:t>
      </w:r>
      <w:r w:rsidRPr="00FC50E7">
        <w:rPr>
          <w:b/>
          <w:color w:val="000000"/>
        </w:rPr>
        <w:t>0.5 · 12.5 · (0.30556 + 0.30556) · 10</w:t>
      </w:r>
      <w:r w:rsidRPr="00FC50E7">
        <w:rPr>
          <w:b/>
          <w:color w:val="000000"/>
          <w:vertAlign w:val="superscript"/>
        </w:rPr>
        <w:t>-6</w:t>
      </w:r>
      <w:r w:rsidRPr="00FC50E7">
        <w:rPr>
          <w:b/>
          <w:color w:val="000000"/>
        </w:rPr>
        <w:t xml:space="preserve"> = 0.00000382</w:t>
      </w:r>
    </w:p>
    <w:p w:rsidR="00A467CC" w:rsidRPr="00FC50E7" w:rsidRDefault="00A467CC" w:rsidP="00FC50E7">
      <w:pPr>
        <w:rPr>
          <w:b/>
          <w:color w:val="000000"/>
        </w:rPr>
      </w:pPr>
      <w:r w:rsidRPr="00FC50E7">
        <w:rPr>
          <w:color w:val="000000"/>
        </w:rPr>
        <w:t xml:space="preserve">Валовый выброс, т/год (9.2.6), </w:t>
      </w:r>
      <w:r w:rsidRPr="00FC50E7">
        <w:rPr>
          <w:b/>
          <w:i/>
          <w:color w:val="000000"/>
        </w:rPr>
        <w:t xml:space="preserve">MTRK = MBA + MPRA = </w:t>
      </w:r>
      <w:r w:rsidRPr="00FC50E7">
        <w:rPr>
          <w:b/>
          <w:color w:val="000000"/>
        </w:rPr>
        <w:t>0.0000001</w:t>
      </w:r>
      <w:r w:rsidR="00DA66E4">
        <w:rPr>
          <w:b/>
          <w:color w:val="000000"/>
        </w:rPr>
        <w:t>5</w:t>
      </w:r>
      <w:r w:rsidRPr="00FC50E7">
        <w:rPr>
          <w:b/>
          <w:color w:val="000000"/>
        </w:rPr>
        <w:t xml:space="preserve"> + 0.00000382 = 0.00000</w:t>
      </w:r>
      <w:r w:rsidR="00DA66E4">
        <w:rPr>
          <w:b/>
          <w:color w:val="000000"/>
        </w:rPr>
        <w:t>4</w:t>
      </w:r>
    </w:p>
    <w:p w:rsidR="00A467CC" w:rsidRPr="00FC50E7" w:rsidRDefault="00A467CC" w:rsidP="00FC50E7">
      <w:pPr>
        <w:rPr>
          <w:b/>
          <w:color w:val="000000"/>
        </w:rPr>
      </w:pPr>
    </w:p>
    <w:p w:rsidR="00A467CC" w:rsidRPr="00FC50E7" w:rsidRDefault="00A467CC" w:rsidP="00FC50E7">
      <w:pPr>
        <w:rPr>
          <w:b/>
          <w:i/>
          <w:color w:val="000000"/>
          <w:u w:val="single"/>
        </w:rPr>
      </w:pPr>
      <w:r w:rsidRPr="00FC50E7">
        <w:rPr>
          <w:b/>
          <w:i/>
          <w:color w:val="000000"/>
          <w:u w:val="single"/>
        </w:rPr>
        <w:t>Примесь: 2735 Масло минеральное нефтяное (веретенное, машинное, цилиндровое и др.) (716*)</w:t>
      </w:r>
    </w:p>
    <w:p w:rsidR="00A467CC" w:rsidRPr="00FC50E7" w:rsidRDefault="00A467CC" w:rsidP="00FC50E7">
      <w:pPr>
        <w:rPr>
          <w:b/>
          <w:color w:val="000000"/>
        </w:rPr>
      </w:pPr>
      <w:r w:rsidRPr="00FC50E7">
        <w:rPr>
          <w:color w:val="000000"/>
        </w:rPr>
        <w:t xml:space="preserve">Концентрация ЗВ в парах, % масс (Прил. 14), </w:t>
      </w:r>
      <w:r w:rsidRPr="00FC50E7">
        <w:rPr>
          <w:b/>
          <w:i/>
          <w:color w:val="000000"/>
        </w:rPr>
        <w:t xml:space="preserve">CI = </w:t>
      </w:r>
      <w:r w:rsidRPr="00FC50E7">
        <w:rPr>
          <w:b/>
          <w:color w:val="000000"/>
        </w:rPr>
        <w:t>100</w:t>
      </w:r>
    </w:p>
    <w:p w:rsidR="00A467CC" w:rsidRPr="00FC50E7" w:rsidRDefault="00A467CC" w:rsidP="00FC50E7">
      <w:pPr>
        <w:rPr>
          <w:b/>
          <w:color w:val="000000"/>
        </w:rPr>
      </w:pPr>
      <w:r w:rsidRPr="00FC50E7">
        <w:rPr>
          <w:color w:val="000000"/>
        </w:rPr>
        <w:t xml:space="preserve">Валовый выброс, т/год (5.2.5), </w:t>
      </w:r>
      <w:r w:rsidRPr="00FC50E7">
        <w:rPr>
          <w:b/>
          <w:i/>
          <w:color w:val="000000"/>
        </w:rPr>
        <w:t xml:space="preserve">_M_ = CI · M / 100 = </w:t>
      </w:r>
      <w:r w:rsidRPr="00FC50E7">
        <w:rPr>
          <w:b/>
          <w:color w:val="000000"/>
        </w:rPr>
        <w:t>100 · 0.00000</w:t>
      </w:r>
      <w:r w:rsidR="00DA66E4">
        <w:rPr>
          <w:b/>
          <w:color w:val="000000"/>
        </w:rPr>
        <w:t>4</w:t>
      </w:r>
      <w:r w:rsidRPr="00FC50E7">
        <w:rPr>
          <w:b/>
          <w:color w:val="000000"/>
        </w:rPr>
        <w:t xml:space="preserve"> / 100 = 0.00000</w:t>
      </w:r>
      <w:r w:rsidR="00DA66E4">
        <w:rPr>
          <w:b/>
          <w:color w:val="000000"/>
        </w:rPr>
        <w:t>4</w:t>
      </w:r>
    </w:p>
    <w:p w:rsidR="0034633F" w:rsidRDefault="00A467CC" w:rsidP="00FC50E7">
      <w:pPr>
        <w:rPr>
          <w:color w:val="000000"/>
        </w:rPr>
      </w:pPr>
      <w:r w:rsidRPr="00FC50E7">
        <w:rPr>
          <w:color w:val="000000"/>
        </w:rPr>
        <w:t xml:space="preserve">Максимальный из разовых выброс, г/с (5.2.4), </w:t>
      </w:r>
    </w:p>
    <w:p w:rsidR="00A467CC" w:rsidRDefault="00A467CC" w:rsidP="00FC50E7">
      <w:pPr>
        <w:rPr>
          <w:b/>
          <w:color w:val="000000"/>
        </w:rPr>
      </w:pPr>
      <w:r w:rsidRPr="00FC50E7">
        <w:rPr>
          <w:b/>
          <w:i/>
          <w:color w:val="000000"/>
        </w:rPr>
        <w:t xml:space="preserve">_G_ = CI · G / 100 = </w:t>
      </w:r>
      <w:r w:rsidRPr="00FC50E7">
        <w:rPr>
          <w:b/>
          <w:color w:val="000000"/>
        </w:rPr>
        <w:t xml:space="preserve">100 · 0.000043 / 100 = </w:t>
      </w:r>
      <w:r w:rsidR="0034633F">
        <w:rPr>
          <w:b/>
          <w:color w:val="000000"/>
        </w:rPr>
        <w:t>0.000043</w:t>
      </w:r>
    </w:p>
    <w:p w:rsidR="0034633F" w:rsidRPr="0034633F" w:rsidRDefault="0034633F" w:rsidP="00FC50E7">
      <w:pPr>
        <w:rPr>
          <w:color w:val="000000"/>
        </w:rPr>
      </w:pPr>
    </w:p>
    <w:p w:rsidR="0034633F" w:rsidRPr="0034633F" w:rsidRDefault="0034633F" w:rsidP="00FC50E7">
      <w:pPr>
        <w:rPr>
          <w:color w:val="000000"/>
        </w:rPr>
      </w:pPr>
      <w:r w:rsidRPr="0034633F">
        <w:rPr>
          <w:color w:val="000000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952"/>
        <w:gridCol w:w="1925"/>
        <w:gridCol w:w="2062"/>
      </w:tblGrid>
      <w:tr w:rsidR="00A467CC" w:rsidRPr="0034633F" w:rsidTr="0034633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467CC" w:rsidRPr="0034633F" w:rsidRDefault="00A467CC" w:rsidP="00FC50E7">
            <w:pPr>
              <w:jc w:val="center"/>
              <w:rPr>
                <w:color w:val="000000"/>
              </w:rPr>
            </w:pPr>
            <w:r w:rsidRPr="0034633F">
              <w:rPr>
                <w:color w:val="000000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467CC" w:rsidRPr="0034633F" w:rsidRDefault="00A467CC" w:rsidP="00FC50E7">
            <w:pPr>
              <w:jc w:val="center"/>
              <w:rPr>
                <w:color w:val="000000"/>
              </w:rPr>
            </w:pPr>
            <w:r w:rsidRPr="0034633F">
              <w:rPr>
                <w:color w:val="00000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467CC" w:rsidRPr="0034633F" w:rsidRDefault="00A467CC" w:rsidP="00FC50E7">
            <w:pPr>
              <w:jc w:val="center"/>
              <w:rPr>
                <w:color w:val="000000"/>
              </w:rPr>
            </w:pPr>
            <w:r w:rsidRPr="0034633F">
              <w:rPr>
                <w:color w:val="00000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467CC" w:rsidRPr="0034633F" w:rsidRDefault="00A467CC" w:rsidP="00FC50E7">
            <w:pPr>
              <w:jc w:val="center"/>
              <w:rPr>
                <w:color w:val="000000"/>
              </w:rPr>
            </w:pPr>
            <w:r w:rsidRPr="0034633F">
              <w:rPr>
                <w:color w:val="000000"/>
              </w:rPr>
              <w:t>Выброс т/год</w:t>
            </w:r>
          </w:p>
        </w:tc>
      </w:tr>
      <w:tr w:rsidR="00A467CC" w:rsidRPr="00FC50E7" w:rsidTr="00A467C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7CC" w:rsidRPr="00FC50E7" w:rsidRDefault="00A467CC" w:rsidP="00FC50E7">
            <w:pPr>
              <w:rPr>
                <w:color w:val="000000"/>
              </w:rPr>
            </w:pPr>
            <w:r w:rsidRPr="00FC50E7">
              <w:rPr>
                <w:color w:val="000000"/>
              </w:rPr>
              <w:t>2735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7CC" w:rsidRPr="00FC50E7" w:rsidRDefault="00A467CC" w:rsidP="00FC50E7">
            <w:pPr>
              <w:rPr>
                <w:color w:val="000000"/>
              </w:rPr>
            </w:pPr>
            <w:r w:rsidRPr="00FC50E7">
              <w:rPr>
                <w:color w:val="000000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7CC" w:rsidRPr="00FC50E7" w:rsidRDefault="0034633F" w:rsidP="00FC50E7">
            <w:pPr>
              <w:jc w:val="right"/>
              <w:rPr>
                <w:color w:val="000000"/>
              </w:rPr>
            </w:pPr>
            <w:r w:rsidRPr="0034633F">
              <w:rPr>
                <w:color w:val="000000"/>
              </w:rPr>
              <w:t>0.000043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7CC" w:rsidRPr="00FC50E7" w:rsidRDefault="00A467CC" w:rsidP="0034633F">
            <w:pPr>
              <w:jc w:val="right"/>
              <w:rPr>
                <w:color w:val="000000"/>
              </w:rPr>
            </w:pPr>
            <w:r w:rsidRPr="00FC50E7">
              <w:rPr>
                <w:color w:val="000000"/>
              </w:rPr>
              <w:t>0.00000</w:t>
            </w:r>
            <w:r w:rsidR="0034633F">
              <w:rPr>
                <w:color w:val="000000"/>
              </w:rPr>
              <w:t>4</w:t>
            </w:r>
          </w:p>
        </w:tc>
      </w:tr>
    </w:tbl>
    <w:p w:rsidR="00A467CC" w:rsidRPr="00FC50E7" w:rsidRDefault="00A467CC" w:rsidP="00FC50E7">
      <w:pPr>
        <w:rPr>
          <w:color w:val="000000"/>
        </w:rPr>
      </w:pPr>
    </w:p>
    <w:p w:rsidR="00A209B9" w:rsidRDefault="00A209B9" w:rsidP="00FC50E7">
      <w:pPr>
        <w:rPr>
          <w:color w:val="000000"/>
        </w:rPr>
      </w:pPr>
    </w:p>
    <w:p w:rsidR="00A209B9" w:rsidRDefault="00A209B9" w:rsidP="00FC50E7">
      <w:pPr>
        <w:rPr>
          <w:color w:val="000000"/>
        </w:rPr>
      </w:pPr>
    </w:p>
    <w:p w:rsidR="00A209B9" w:rsidRPr="00A209B9" w:rsidRDefault="00A209B9" w:rsidP="00A209B9">
      <w:pPr>
        <w:rPr>
          <w:i/>
          <w:color w:val="000000"/>
        </w:rPr>
      </w:pPr>
      <w:r w:rsidRPr="00A209B9">
        <w:rPr>
          <w:b/>
          <w:color w:val="000000"/>
        </w:rPr>
        <w:t>Источник загрязнения: 0023</w:t>
      </w:r>
      <w:r>
        <w:rPr>
          <w:color w:val="000000"/>
        </w:rPr>
        <w:t xml:space="preserve">, </w:t>
      </w:r>
      <w:r w:rsidRPr="00A209B9">
        <w:rPr>
          <w:i/>
          <w:color w:val="000000"/>
        </w:rPr>
        <w:t>Вентилятор крышной</w:t>
      </w:r>
    </w:p>
    <w:p w:rsidR="00A209B9" w:rsidRPr="00A209B9" w:rsidRDefault="00A209B9" w:rsidP="00A209B9">
      <w:pPr>
        <w:rPr>
          <w:i/>
          <w:color w:val="000000"/>
        </w:rPr>
      </w:pPr>
      <w:r w:rsidRPr="00A209B9">
        <w:rPr>
          <w:b/>
          <w:color w:val="000000"/>
        </w:rPr>
        <w:t>Источник выделения: 0023 01</w:t>
      </w:r>
      <w:r>
        <w:rPr>
          <w:color w:val="000000"/>
        </w:rPr>
        <w:t xml:space="preserve">, </w:t>
      </w:r>
      <w:r w:rsidRPr="00A209B9">
        <w:rPr>
          <w:i/>
          <w:color w:val="000000"/>
        </w:rPr>
        <w:t>Передвижной сварочный пост</w:t>
      </w:r>
    </w:p>
    <w:p w:rsidR="00A209B9" w:rsidRDefault="00A209B9" w:rsidP="00A209B9">
      <w:pPr>
        <w:rPr>
          <w:color w:val="000000"/>
        </w:rPr>
      </w:pPr>
    </w:p>
    <w:p w:rsidR="00A209B9" w:rsidRDefault="00A209B9" w:rsidP="00A209B9">
      <w:pPr>
        <w:rPr>
          <w:b/>
          <w:color w:val="000000"/>
        </w:rPr>
      </w:pPr>
      <w:r>
        <w:rPr>
          <w:color w:val="000000"/>
        </w:rPr>
        <w:t xml:space="preserve">Коэффициент трансформации оксидов азота в NO2, </w:t>
      </w:r>
      <w:r>
        <w:rPr>
          <w:b/>
          <w:i/>
          <w:color w:val="000000"/>
        </w:rPr>
        <w:t xml:space="preserve">KNO2 = </w:t>
      </w:r>
      <w:r>
        <w:rPr>
          <w:b/>
          <w:color w:val="000000"/>
        </w:rPr>
        <w:t>0.8</w:t>
      </w:r>
    </w:p>
    <w:p w:rsidR="00A209B9" w:rsidRDefault="00A209B9" w:rsidP="00A209B9">
      <w:pPr>
        <w:rPr>
          <w:b/>
          <w:color w:val="000000"/>
        </w:rPr>
      </w:pPr>
      <w:r>
        <w:rPr>
          <w:color w:val="000000"/>
        </w:rPr>
        <w:t xml:space="preserve">Коэффициент трансформации оксидов азота в NO, </w:t>
      </w:r>
      <w:r>
        <w:rPr>
          <w:b/>
          <w:i/>
          <w:color w:val="000000"/>
        </w:rPr>
        <w:t xml:space="preserve">KNO = </w:t>
      </w:r>
      <w:r>
        <w:rPr>
          <w:b/>
          <w:color w:val="000000"/>
        </w:rPr>
        <w:t>0.13</w:t>
      </w:r>
    </w:p>
    <w:p w:rsidR="00A209B9" w:rsidRDefault="00A209B9" w:rsidP="00A209B9">
      <w:pPr>
        <w:rPr>
          <w:b/>
          <w:color w:val="000000"/>
        </w:rPr>
      </w:pPr>
      <w:r>
        <w:rPr>
          <w:color w:val="000000"/>
        </w:rPr>
        <w:t xml:space="preserve">Степень очистки, доли ед., </w:t>
      </w:r>
      <w:r>
        <w:rPr>
          <w:b/>
          <w:i/>
          <w:color w:val="000000"/>
        </w:rPr>
        <w:sym w:font="Symbol" w:char="F068"/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</w:t>
      </w:r>
    </w:p>
    <w:p w:rsidR="00A209B9" w:rsidRDefault="00A209B9" w:rsidP="00A209B9">
      <w:pPr>
        <w:rPr>
          <w:b/>
          <w:color w:val="000000"/>
        </w:rPr>
      </w:pPr>
    </w:p>
    <w:p w:rsidR="00A209B9" w:rsidRDefault="00A209B9" w:rsidP="00A209B9">
      <w:pPr>
        <w:rPr>
          <w:color w:val="000000"/>
        </w:rPr>
      </w:pPr>
      <w:r>
        <w:rPr>
          <w:color w:val="000000"/>
        </w:rPr>
        <w:t>РАСЧЕТ выбросов ЗВ от сварки металлов</w:t>
      </w:r>
    </w:p>
    <w:p w:rsidR="00A209B9" w:rsidRDefault="00A209B9" w:rsidP="00A209B9">
      <w:pPr>
        <w:rPr>
          <w:color w:val="000000"/>
        </w:rPr>
      </w:pPr>
      <w:r>
        <w:rPr>
          <w:color w:val="000000"/>
        </w:rPr>
        <w:t>Вид сварки: Ручная дуговая сварка сталей штучными электродами</w:t>
      </w:r>
    </w:p>
    <w:p w:rsidR="00A209B9" w:rsidRPr="00A209B9" w:rsidRDefault="00A209B9" w:rsidP="00A209B9">
      <w:pPr>
        <w:rPr>
          <w:b/>
          <w:color w:val="000000"/>
          <w:u w:val="single"/>
        </w:rPr>
      </w:pPr>
      <w:r>
        <w:rPr>
          <w:color w:val="000000"/>
        </w:rPr>
        <w:t xml:space="preserve">Электрод (сварочный материал): </w:t>
      </w:r>
      <w:r w:rsidRPr="00A209B9">
        <w:rPr>
          <w:b/>
          <w:color w:val="000000"/>
          <w:u w:val="single"/>
        </w:rPr>
        <w:t>УОНИ-13/55</w:t>
      </w:r>
    </w:p>
    <w:p w:rsidR="00A209B9" w:rsidRDefault="00A209B9" w:rsidP="00A209B9">
      <w:pPr>
        <w:rPr>
          <w:b/>
          <w:color w:val="000000"/>
        </w:rPr>
      </w:pPr>
      <w:r>
        <w:rPr>
          <w:color w:val="000000"/>
        </w:rPr>
        <w:t xml:space="preserve">Расход сварочных материалов, кг/год, </w:t>
      </w:r>
      <w:r>
        <w:rPr>
          <w:b/>
          <w:i/>
          <w:color w:val="000000"/>
        </w:rPr>
        <w:t xml:space="preserve">BГОД = </w:t>
      </w:r>
      <w:r>
        <w:rPr>
          <w:b/>
          <w:color w:val="000000"/>
        </w:rPr>
        <w:t>1500</w:t>
      </w:r>
    </w:p>
    <w:p w:rsidR="00A209B9" w:rsidRDefault="00A209B9" w:rsidP="00A209B9">
      <w:pPr>
        <w:rPr>
          <w:color w:val="000000"/>
        </w:rPr>
      </w:pPr>
      <w:r>
        <w:rPr>
          <w:color w:val="000000"/>
        </w:rPr>
        <w:t>Фактический максимальный расход сварочных материалов,</w:t>
      </w:r>
    </w:p>
    <w:p w:rsidR="00A209B9" w:rsidRDefault="00A209B9" w:rsidP="00A209B9">
      <w:pPr>
        <w:rPr>
          <w:b/>
          <w:color w:val="000000"/>
        </w:rPr>
      </w:pPr>
      <w:r>
        <w:rPr>
          <w:color w:val="000000"/>
        </w:rPr>
        <w:t xml:space="preserve">с учетом дискретности работы оборудования, кг/час, </w:t>
      </w:r>
      <w:r>
        <w:rPr>
          <w:b/>
          <w:i/>
          <w:color w:val="000000"/>
        </w:rPr>
        <w:t xml:space="preserve">BЧАС = </w:t>
      </w:r>
      <w:r>
        <w:rPr>
          <w:b/>
          <w:color w:val="000000"/>
        </w:rPr>
        <w:t>1</w:t>
      </w:r>
    </w:p>
    <w:p w:rsidR="00A209B9" w:rsidRDefault="00A209B9" w:rsidP="00A209B9">
      <w:pPr>
        <w:rPr>
          <w:b/>
          <w:color w:val="000000"/>
        </w:rPr>
      </w:pPr>
    </w:p>
    <w:p w:rsidR="00A209B9" w:rsidRDefault="00A209B9" w:rsidP="00A209B9">
      <w:pPr>
        <w:rPr>
          <w:color w:val="000000"/>
        </w:rPr>
      </w:pPr>
      <w:r>
        <w:rPr>
          <w:color w:val="000000"/>
        </w:rPr>
        <w:t>Удельное выделение сварочного аэрозоля,</w:t>
      </w:r>
    </w:p>
    <w:p w:rsidR="00A209B9" w:rsidRDefault="00A209B9" w:rsidP="00A209B9">
      <w:pPr>
        <w:rPr>
          <w:color w:val="000000"/>
        </w:rPr>
      </w:pPr>
      <w:r>
        <w:rPr>
          <w:color w:val="000000"/>
        </w:rPr>
        <w:lastRenderedPageBreak/>
        <w:t xml:space="preserve">г/кг расходуемого материала (табл. 1, 3), </w:t>
      </w:r>
      <w:r>
        <w:rPr>
          <w:b/>
          <w:i/>
          <w:color w:val="000000"/>
        </w:rPr>
        <w:t>K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\o\ac(\s\do5( M);;\s\up5( X))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= </w:t>
      </w:r>
      <w:r>
        <w:rPr>
          <w:b/>
          <w:color w:val="000000"/>
        </w:rPr>
        <w:t xml:space="preserve">16.99, </w:t>
      </w:r>
      <w:r>
        <w:rPr>
          <w:color w:val="000000"/>
        </w:rPr>
        <w:t>в том числе:</w:t>
      </w:r>
    </w:p>
    <w:p w:rsidR="00A209B9" w:rsidRDefault="00A209B9" w:rsidP="00A209B9">
      <w:pPr>
        <w:rPr>
          <w:color w:val="000000"/>
        </w:rPr>
      </w:pPr>
    </w:p>
    <w:p w:rsidR="00A209B9" w:rsidRDefault="00A209B9" w:rsidP="00A209B9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0123 Железо (II, III) оксиды (в пересчете на железо) (</w:t>
      </w:r>
      <w:proofErr w:type="spellStart"/>
      <w:r>
        <w:rPr>
          <w:b/>
          <w:i/>
          <w:color w:val="000000"/>
          <w:u w:val="single"/>
        </w:rPr>
        <w:t>диЖелезо</w:t>
      </w:r>
      <w:proofErr w:type="spellEnd"/>
      <w:r>
        <w:rPr>
          <w:b/>
          <w:i/>
          <w:color w:val="000000"/>
          <w:u w:val="single"/>
        </w:rPr>
        <w:t xml:space="preserve"> </w:t>
      </w:r>
      <w:proofErr w:type="spellStart"/>
      <w:r>
        <w:rPr>
          <w:b/>
          <w:i/>
          <w:color w:val="000000"/>
          <w:u w:val="single"/>
        </w:rPr>
        <w:t>триоксид</w:t>
      </w:r>
      <w:proofErr w:type="spellEnd"/>
      <w:r>
        <w:rPr>
          <w:b/>
          <w:i/>
          <w:color w:val="000000"/>
          <w:u w:val="single"/>
        </w:rPr>
        <w:t>, Железа оксид) (274)</w:t>
      </w:r>
    </w:p>
    <w:p w:rsidR="00A209B9" w:rsidRDefault="00A209B9" w:rsidP="00A209B9">
      <w:pPr>
        <w:rPr>
          <w:color w:val="000000"/>
        </w:rPr>
      </w:pPr>
      <w:r>
        <w:rPr>
          <w:color w:val="000000"/>
        </w:rPr>
        <w:t>Удельное выделение загрязняющих веществ,</w:t>
      </w:r>
    </w:p>
    <w:p w:rsidR="00A209B9" w:rsidRDefault="00A209B9" w:rsidP="00A209B9">
      <w:pPr>
        <w:rPr>
          <w:b/>
          <w:color w:val="000000"/>
        </w:rPr>
      </w:pPr>
      <w:r>
        <w:rPr>
          <w:color w:val="000000"/>
        </w:rPr>
        <w:t xml:space="preserve">г/кг расходуемого материала (табл. 1, 3), </w:t>
      </w:r>
      <w:r>
        <w:rPr>
          <w:b/>
          <w:i/>
          <w:color w:val="000000"/>
        </w:rPr>
        <w:t>K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\o\ac(\s\do5( M);;\s\up5( X))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= </w:t>
      </w:r>
      <w:r>
        <w:rPr>
          <w:b/>
          <w:color w:val="000000"/>
        </w:rPr>
        <w:t>13.9</w:t>
      </w:r>
    </w:p>
    <w:p w:rsidR="00A209B9" w:rsidRDefault="00A209B9" w:rsidP="00A209B9">
      <w:pPr>
        <w:rPr>
          <w:b/>
          <w:color w:val="000000"/>
        </w:rPr>
      </w:pPr>
      <w:r>
        <w:rPr>
          <w:color w:val="000000"/>
        </w:rPr>
        <w:t xml:space="preserve">Степень очистки, доли ед., </w:t>
      </w:r>
      <w:r>
        <w:rPr>
          <w:b/>
          <w:i/>
          <w:color w:val="000000"/>
        </w:rPr>
        <w:sym w:font="Symbol" w:char="F068"/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</w:t>
      </w:r>
    </w:p>
    <w:p w:rsidR="00A209B9" w:rsidRDefault="00A209B9" w:rsidP="00A209B9">
      <w:pPr>
        <w:rPr>
          <w:color w:val="000000"/>
        </w:rPr>
      </w:pPr>
      <w:r>
        <w:rPr>
          <w:color w:val="000000"/>
        </w:rPr>
        <w:t xml:space="preserve">Валовый выброс, т/год (5.1), </w:t>
      </w:r>
    </w:p>
    <w:p w:rsidR="00A209B9" w:rsidRDefault="00A209B9" w:rsidP="00A209B9">
      <w:pPr>
        <w:rPr>
          <w:b/>
          <w:color w:val="000000"/>
        </w:rPr>
      </w:pPr>
      <w:r>
        <w:rPr>
          <w:b/>
          <w:i/>
          <w:color w:val="000000"/>
        </w:rPr>
        <w:t>MГОД = K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\o\ac(\s\do6( M);;\s\up6( X))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>· BГОД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· (1-</w:t>
      </w:r>
      <w:r>
        <w:rPr>
          <w:b/>
          <w:i/>
          <w:color w:val="000000"/>
        </w:rPr>
        <w:sym w:font="Symbol" w:char="F068"/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13.9 · 1500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· (1-0) = 0.02085</w:t>
      </w:r>
    </w:p>
    <w:p w:rsidR="00A209B9" w:rsidRDefault="00A209B9" w:rsidP="00A209B9">
      <w:pPr>
        <w:rPr>
          <w:color w:val="000000"/>
        </w:rPr>
      </w:pPr>
      <w:r>
        <w:rPr>
          <w:color w:val="000000"/>
        </w:rPr>
        <w:t xml:space="preserve">Максимальный из разовых выброс, г/с (5.2), </w:t>
      </w:r>
    </w:p>
    <w:p w:rsidR="00A209B9" w:rsidRDefault="00A209B9" w:rsidP="00A209B9">
      <w:pPr>
        <w:rPr>
          <w:b/>
          <w:color w:val="000000"/>
        </w:rPr>
      </w:pPr>
      <w:r>
        <w:rPr>
          <w:b/>
          <w:i/>
          <w:color w:val="000000"/>
        </w:rPr>
        <w:t>MСЕК = K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\o\ac(\s\do6( M);;\s\up6( X))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>· BЧАС / 3600 · (1-</w:t>
      </w:r>
      <w:r>
        <w:rPr>
          <w:b/>
          <w:i/>
          <w:color w:val="000000"/>
        </w:rPr>
        <w:sym w:font="Symbol" w:char="F068"/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13.9 · 1 / 3600 · (1-0) = 0.00386</w:t>
      </w:r>
    </w:p>
    <w:p w:rsidR="00A209B9" w:rsidRDefault="00A209B9" w:rsidP="00A209B9">
      <w:pPr>
        <w:rPr>
          <w:b/>
          <w:color w:val="000000"/>
        </w:rPr>
      </w:pPr>
    </w:p>
    <w:p w:rsidR="00A209B9" w:rsidRDefault="00A209B9" w:rsidP="00A209B9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 xml:space="preserve">Примесь: 0143 Марганец и его соединения (в пересчете </w:t>
      </w:r>
      <w:proofErr w:type="gramStart"/>
      <w:r>
        <w:rPr>
          <w:b/>
          <w:i/>
          <w:color w:val="000000"/>
          <w:u w:val="single"/>
        </w:rPr>
        <w:t>на марганца</w:t>
      </w:r>
      <w:proofErr w:type="gramEnd"/>
      <w:r>
        <w:rPr>
          <w:b/>
          <w:i/>
          <w:color w:val="000000"/>
          <w:u w:val="single"/>
        </w:rPr>
        <w:t xml:space="preserve"> (IV) оксид) (327)</w:t>
      </w:r>
    </w:p>
    <w:p w:rsidR="00A209B9" w:rsidRDefault="00A209B9" w:rsidP="00A209B9">
      <w:pPr>
        <w:rPr>
          <w:color w:val="000000"/>
        </w:rPr>
      </w:pPr>
      <w:r>
        <w:rPr>
          <w:color w:val="000000"/>
        </w:rPr>
        <w:t>Удельное выделение загрязняющих веществ,</w:t>
      </w:r>
    </w:p>
    <w:p w:rsidR="00A209B9" w:rsidRDefault="00A209B9" w:rsidP="00A209B9">
      <w:pPr>
        <w:rPr>
          <w:b/>
          <w:color w:val="000000"/>
        </w:rPr>
      </w:pPr>
      <w:r>
        <w:rPr>
          <w:color w:val="000000"/>
        </w:rPr>
        <w:t xml:space="preserve">г/кг расходуемого материала (табл. 1, 3), </w:t>
      </w:r>
      <w:r>
        <w:rPr>
          <w:b/>
          <w:i/>
          <w:color w:val="000000"/>
        </w:rPr>
        <w:t>K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\o\ac(\s\do5( M);;\s\up5( X))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= </w:t>
      </w:r>
      <w:r>
        <w:rPr>
          <w:b/>
          <w:color w:val="000000"/>
        </w:rPr>
        <w:t>1.09</w:t>
      </w:r>
    </w:p>
    <w:p w:rsidR="00A209B9" w:rsidRDefault="00A209B9" w:rsidP="00A209B9">
      <w:pPr>
        <w:rPr>
          <w:b/>
          <w:color w:val="000000"/>
        </w:rPr>
      </w:pPr>
      <w:r>
        <w:rPr>
          <w:color w:val="000000"/>
        </w:rPr>
        <w:t xml:space="preserve">Степень очистки, доли ед., </w:t>
      </w:r>
      <w:r>
        <w:rPr>
          <w:b/>
          <w:i/>
          <w:color w:val="000000"/>
        </w:rPr>
        <w:sym w:font="Symbol" w:char="F068"/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</w:t>
      </w:r>
    </w:p>
    <w:p w:rsidR="00A209B9" w:rsidRDefault="00A209B9" w:rsidP="00A209B9">
      <w:pPr>
        <w:rPr>
          <w:color w:val="000000"/>
        </w:rPr>
      </w:pPr>
      <w:r>
        <w:rPr>
          <w:color w:val="000000"/>
        </w:rPr>
        <w:t xml:space="preserve">Валовый выброс, т/год (5.1), </w:t>
      </w:r>
    </w:p>
    <w:p w:rsidR="00A209B9" w:rsidRDefault="00A209B9" w:rsidP="00A209B9">
      <w:pPr>
        <w:rPr>
          <w:b/>
          <w:color w:val="000000"/>
        </w:rPr>
      </w:pPr>
      <w:r>
        <w:rPr>
          <w:b/>
          <w:i/>
          <w:color w:val="000000"/>
        </w:rPr>
        <w:t>MГОД = K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\o\ac(\s\do6( M);;\s\up6( X))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>· BГОД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· (1-</w:t>
      </w:r>
      <w:r>
        <w:rPr>
          <w:b/>
          <w:i/>
          <w:color w:val="000000"/>
        </w:rPr>
        <w:sym w:font="Symbol" w:char="F068"/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1.09 · 1500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· (1-0) = 0.001635</w:t>
      </w:r>
    </w:p>
    <w:p w:rsidR="00A209B9" w:rsidRDefault="00A209B9" w:rsidP="00A209B9">
      <w:pPr>
        <w:rPr>
          <w:color w:val="000000"/>
        </w:rPr>
      </w:pPr>
      <w:r>
        <w:rPr>
          <w:color w:val="000000"/>
        </w:rPr>
        <w:t xml:space="preserve">Максимальный из разовых выброс, г/с (5.2), </w:t>
      </w:r>
    </w:p>
    <w:p w:rsidR="00A209B9" w:rsidRDefault="00A209B9" w:rsidP="00A209B9">
      <w:pPr>
        <w:rPr>
          <w:b/>
          <w:color w:val="000000"/>
        </w:rPr>
      </w:pPr>
      <w:r>
        <w:rPr>
          <w:b/>
          <w:i/>
          <w:color w:val="000000"/>
        </w:rPr>
        <w:t>MСЕК = K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\o\ac(\s\do6( M);;\s\up6( X))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>· BЧАС / 3600 · (1-</w:t>
      </w:r>
      <w:r>
        <w:rPr>
          <w:b/>
          <w:i/>
          <w:color w:val="000000"/>
        </w:rPr>
        <w:sym w:font="Symbol" w:char="F068"/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1.09 · 1 / 3600 · (1-0) = 0.000303</w:t>
      </w:r>
    </w:p>
    <w:p w:rsidR="00A209B9" w:rsidRDefault="00A209B9" w:rsidP="00A209B9">
      <w:pPr>
        <w:rPr>
          <w:b/>
          <w:color w:val="000000"/>
        </w:rPr>
      </w:pPr>
    </w:p>
    <w:p w:rsidR="00A209B9" w:rsidRDefault="00A209B9" w:rsidP="00A209B9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A209B9" w:rsidRDefault="00A209B9" w:rsidP="00A209B9">
      <w:pPr>
        <w:rPr>
          <w:color w:val="000000"/>
        </w:rPr>
      </w:pPr>
      <w:r>
        <w:rPr>
          <w:color w:val="000000"/>
        </w:rPr>
        <w:t>Удельное выделение загрязняющих веществ,</w:t>
      </w:r>
    </w:p>
    <w:p w:rsidR="00A209B9" w:rsidRDefault="00A209B9" w:rsidP="00A209B9">
      <w:pPr>
        <w:rPr>
          <w:b/>
          <w:color w:val="000000"/>
        </w:rPr>
      </w:pPr>
      <w:r>
        <w:rPr>
          <w:color w:val="000000"/>
        </w:rPr>
        <w:t xml:space="preserve">г/кг расходуемого материала (табл. 1, 3), </w:t>
      </w:r>
      <w:r>
        <w:rPr>
          <w:b/>
          <w:i/>
          <w:color w:val="000000"/>
        </w:rPr>
        <w:t>K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\o\ac(\s\do5( M);;\s\up5( X))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= </w:t>
      </w:r>
      <w:r>
        <w:rPr>
          <w:b/>
          <w:color w:val="000000"/>
        </w:rPr>
        <w:t>1</w:t>
      </w:r>
    </w:p>
    <w:p w:rsidR="00A209B9" w:rsidRDefault="00A209B9" w:rsidP="00A209B9">
      <w:pPr>
        <w:rPr>
          <w:b/>
          <w:color w:val="000000"/>
        </w:rPr>
      </w:pPr>
      <w:r>
        <w:rPr>
          <w:color w:val="000000"/>
        </w:rPr>
        <w:t xml:space="preserve">Степень очистки, доли ед., </w:t>
      </w:r>
      <w:r>
        <w:rPr>
          <w:b/>
          <w:i/>
          <w:color w:val="000000"/>
        </w:rPr>
        <w:sym w:font="Symbol" w:char="F068"/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</w:t>
      </w:r>
    </w:p>
    <w:p w:rsidR="00A209B9" w:rsidRDefault="00A209B9" w:rsidP="00A209B9">
      <w:pPr>
        <w:rPr>
          <w:color w:val="000000"/>
        </w:rPr>
      </w:pPr>
      <w:r>
        <w:rPr>
          <w:color w:val="000000"/>
        </w:rPr>
        <w:t xml:space="preserve">Валовый выброс, т/год (5.1), </w:t>
      </w:r>
    </w:p>
    <w:p w:rsidR="00A209B9" w:rsidRDefault="00A209B9" w:rsidP="00A209B9">
      <w:pPr>
        <w:rPr>
          <w:b/>
          <w:color w:val="000000"/>
        </w:rPr>
      </w:pPr>
      <w:r>
        <w:rPr>
          <w:b/>
          <w:i/>
          <w:color w:val="000000"/>
        </w:rPr>
        <w:t>MГОД = K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\o\ac(\s\do6( M);;\s\up6( X))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>· BГОД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· (1-</w:t>
      </w:r>
      <w:r>
        <w:rPr>
          <w:b/>
          <w:i/>
          <w:color w:val="000000"/>
        </w:rPr>
        <w:sym w:font="Symbol" w:char="F068"/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1500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· (1-0) = 0.0015</w:t>
      </w:r>
    </w:p>
    <w:p w:rsidR="00A209B9" w:rsidRDefault="00A209B9" w:rsidP="00A209B9">
      <w:pPr>
        <w:rPr>
          <w:color w:val="000000"/>
        </w:rPr>
      </w:pPr>
      <w:r>
        <w:rPr>
          <w:color w:val="000000"/>
        </w:rPr>
        <w:t xml:space="preserve">Максимальный из разовых выброс, г/с (5.2), </w:t>
      </w:r>
    </w:p>
    <w:p w:rsidR="00A209B9" w:rsidRDefault="00A209B9" w:rsidP="00A209B9">
      <w:pPr>
        <w:rPr>
          <w:b/>
          <w:color w:val="000000"/>
        </w:rPr>
      </w:pPr>
      <w:r>
        <w:rPr>
          <w:b/>
          <w:i/>
          <w:color w:val="000000"/>
        </w:rPr>
        <w:t>MСЕК = K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\o\ac(\s\do6( M);;\s\up6( X))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>· BЧАС / 3600 · (1-</w:t>
      </w:r>
      <w:r>
        <w:rPr>
          <w:b/>
          <w:i/>
          <w:color w:val="000000"/>
        </w:rPr>
        <w:sym w:font="Symbol" w:char="F068"/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1 / 3600 · (1-0) = 0.000278</w:t>
      </w:r>
    </w:p>
    <w:p w:rsidR="00A209B9" w:rsidRDefault="00A209B9" w:rsidP="00A209B9">
      <w:pPr>
        <w:rPr>
          <w:b/>
          <w:color w:val="000000"/>
        </w:rPr>
      </w:pPr>
    </w:p>
    <w:p w:rsidR="00A209B9" w:rsidRDefault="00A209B9" w:rsidP="00A209B9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 xml:space="preserve">Примесь: 0344 Фториды неорганические плохо растворимые - (алюминия фторид, кальция фторид, натрия </w:t>
      </w:r>
      <w:proofErr w:type="spellStart"/>
      <w:r>
        <w:rPr>
          <w:b/>
          <w:i/>
          <w:color w:val="000000"/>
          <w:u w:val="single"/>
        </w:rPr>
        <w:t>гексафторалюминат</w:t>
      </w:r>
      <w:proofErr w:type="spellEnd"/>
      <w:r>
        <w:rPr>
          <w:b/>
          <w:i/>
          <w:color w:val="000000"/>
          <w:u w:val="single"/>
        </w:rPr>
        <w:t>) (Фториды неорганические плохо растворимые /в пересчете на фтор/) (615)</w:t>
      </w:r>
    </w:p>
    <w:p w:rsidR="00A209B9" w:rsidRDefault="00A209B9" w:rsidP="00A209B9">
      <w:pPr>
        <w:rPr>
          <w:color w:val="000000"/>
        </w:rPr>
      </w:pPr>
      <w:r>
        <w:rPr>
          <w:color w:val="000000"/>
        </w:rPr>
        <w:t>Удельное выделение загрязняющих веществ,</w:t>
      </w:r>
    </w:p>
    <w:p w:rsidR="00A209B9" w:rsidRDefault="00A209B9" w:rsidP="00A209B9">
      <w:pPr>
        <w:rPr>
          <w:b/>
          <w:color w:val="000000"/>
        </w:rPr>
      </w:pPr>
      <w:r>
        <w:rPr>
          <w:color w:val="000000"/>
        </w:rPr>
        <w:t xml:space="preserve">г/кг расходуемого материала (табл. 1, 3), </w:t>
      </w:r>
      <w:r>
        <w:rPr>
          <w:b/>
          <w:i/>
          <w:color w:val="000000"/>
        </w:rPr>
        <w:t>K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\o\ac(\s\do5( M);;\s\up5( X))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= </w:t>
      </w:r>
      <w:r>
        <w:rPr>
          <w:b/>
          <w:color w:val="000000"/>
        </w:rPr>
        <w:t>1</w:t>
      </w:r>
    </w:p>
    <w:p w:rsidR="00A209B9" w:rsidRDefault="00A209B9" w:rsidP="00A209B9">
      <w:pPr>
        <w:rPr>
          <w:b/>
          <w:color w:val="000000"/>
        </w:rPr>
      </w:pPr>
      <w:r>
        <w:rPr>
          <w:color w:val="000000"/>
        </w:rPr>
        <w:t xml:space="preserve">Степень очистки, доли ед., </w:t>
      </w:r>
      <w:r>
        <w:rPr>
          <w:b/>
          <w:i/>
          <w:color w:val="000000"/>
        </w:rPr>
        <w:sym w:font="Symbol" w:char="F068"/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</w:t>
      </w:r>
    </w:p>
    <w:p w:rsidR="00A209B9" w:rsidRDefault="00A209B9" w:rsidP="00A209B9">
      <w:pPr>
        <w:rPr>
          <w:color w:val="000000"/>
        </w:rPr>
      </w:pPr>
      <w:r>
        <w:rPr>
          <w:color w:val="000000"/>
        </w:rPr>
        <w:t xml:space="preserve">Валовый выброс, т/год (5.1), </w:t>
      </w:r>
    </w:p>
    <w:p w:rsidR="00A209B9" w:rsidRDefault="00A209B9" w:rsidP="00A209B9">
      <w:pPr>
        <w:rPr>
          <w:b/>
          <w:color w:val="000000"/>
        </w:rPr>
      </w:pPr>
      <w:r>
        <w:rPr>
          <w:b/>
          <w:i/>
          <w:color w:val="000000"/>
        </w:rPr>
        <w:t>MГОД = K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\o\ac(\s\do6( M);;\s\up6( X))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>· BГОД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· (1-</w:t>
      </w:r>
      <w:r>
        <w:rPr>
          <w:b/>
          <w:i/>
          <w:color w:val="000000"/>
        </w:rPr>
        <w:sym w:font="Symbol" w:char="F068"/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1500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· (1-0) = 0.0015</w:t>
      </w:r>
    </w:p>
    <w:p w:rsidR="00A209B9" w:rsidRDefault="00A209B9" w:rsidP="00A209B9">
      <w:pPr>
        <w:rPr>
          <w:color w:val="000000"/>
        </w:rPr>
      </w:pPr>
      <w:r>
        <w:rPr>
          <w:color w:val="000000"/>
        </w:rPr>
        <w:t xml:space="preserve">Максимальный из разовых выброс, г/с (5.2), </w:t>
      </w:r>
    </w:p>
    <w:p w:rsidR="00A209B9" w:rsidRDefault="00A209B9" w:rsidP="00A209B9">
      <w:pPr>
        <w:rPr>
          <w:b/>
          <w:color w:val="000000"/>
        </w:rPr>
      </w:pPr>
      <w:r>
        <w:rPr>
          <w:b/>
          <w:i/>
          <w:color w:val="000000"/>
        </w:rPr>
        <w:t>MСЕК = K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\o\ac(\s\do6( M);;\s\up6( X))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>· BЧАС / 3600 · (1-</w:t>
      </w:r>
      <w:r>
        <w:rPr>
          <w:b/>
          <w:i/>
          <w:color w:val="000000"/>
        </w:rPr>
        <w:sym w:font="Symbol" w:char="F068"/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1 / 3600 · (1-0) = 0.000278</w:t>
      </w:r>
    </w:p>
    <w:p w:rsidR="00A209B9" w:rsidRDefault="00A209B9" w:rsidP="00A209B9">
      <w:pPr>
        <w:rPr>
          <w:color w:val="000000"/>
        </w:rPr>
      </w:pPr>
    </w:p>
    <w:p w:rsidR="00A209B9" w:rsidRDefault="00A209B9" w:rsidP="00A209B9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0342 Фтористые газообразные соединения /в пересчете на фтор/ (617)</w:t>
      </w:r>
    </w:p>
    <w:p w:rsidR="00A209B9" w:rsidRDefault="00A209B9" w:rsidP="00A209B9">
      <w:pPr>
        <w:rPr>
          <w:color w:val="000000"/>
        </w:rPr>
      </w:pPr>
      <w:r>
        <w:rPr>
          <w:color w:val="000000"/>
        </w:rPr>
        <w:t>Удельное выделение загрязняющих веществ,</w:t>
      </w:r>
    </w:p>
    <w:p w:rsidR="00A209B9" w:rsidRDefault="00A209B9" w:rsidP="00A209B9">
      <w:pPr>
        <w:rPr>
          <w:b/>
          <w:color w:val="000000"/>
        </w:rPr>
      </w:pPr>
      <w:r>
        <w:rPr>
          <w:color w:val="000000"/>
        </w:rPr>
        <w:t xml:space="preserve">г/кг расходуемого материала (табл. 1, 3), </w:t>
      </w:r>
      <w:r>
        <w:rPr>
          <w:b/>
          <w:i/>
          <w:color w:val="000000"/>
        </w:rPr>
        <w:t>K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\o\ac(\s\do5( M);;\s\up5( X))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= </w:t>
      </w:r>
      <w:r>
        <w:rPr>
          <w:b/>
          <w:color w:val="000000"/>
        </w:rPr>
        <w:t>0.93</w:t>
      </w:r>
    </w:p>
    <w:p w:rsidR="00A209B9" w:rsidRDefault="00A209B9" w:rsidP="00A209B9">
      <w:pPr>
        <w:rPr>
          <w:b/>
          <w:color w:val="000000"/>
        </w:rPr>
      </w:pPr>
      <w:r>
        <w:rPr>
          <w:color w:val="000000"/>
        </w:rPr>
        <w:t xml:space="preserve">Степень очистки, доли ед., </w:t>
      </w:r>
      <w:r>
        <w:rPr>
          <w:b/>
          <w:i/>
          <w:color w:val="000000"/>
        </w:rPr>
        <w:sym w:font="Symbol" w:char="F068"/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</w:t>
      </w:r>
    </w:p>
    <w:p w:rsidR="00A209B9" w:rsidRDefault="00A209B9" w:rsidP="00A209B9">
      <w:pPr>
        <w:rPr>
          <w:color w:val="000000"/>
        </w:rPr>
      </w:pPr>
      <w:r>
        <w:rPr>
          <w:color w:val="000000"/>
        </w:rPr>
        <w:t xml:space="preserve">Валовый выброс, т/год (5.1), </w:t>
      </w:r>
    </w:p>
    <w:p w:rsidR="00A209B9" w:rsidRDefault="00A209B9" w:rsidP="00A209B9">
      <w:pPr>
        <w:rPr>
          <w:b/>
          <w:color w:val="000000"/>
        </w:rPr>
      </w:pPr>
      <w:r>
        <w:rPr>
          <w:b/>
          <w:i/>
          <w:color w:val="000000"/>
        </w:rPr>
        <w:t>MГОД = K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\o\ac(\s\do6( M);;\s\up6( X))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>· BГОД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· (1-</w:t>
      </w:r>
      <w:r>
        <w:rPr>
          <w:b/>
          <w:i/>
          <w:color w:val="000000"/>
        </w:rPr>
        <w:sym w:font="Symbol" w:char="F068"/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0.93 · 1500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· (1-0) = 0.001395</w:t>
      </w:r>
    </w:p>
    <w:p w:rsidR="00A209B9" w:rsidRDefault="00A209B9" w:rsidP="00A209B9">
      <w:pPr>
        <w:rPr>
          <w:color w:val="000000"/>
        </w:rPr>
      </w:pPr>
      <w:r>
        <w:rPr>
          <w:color w:val="000000"/>
        </w:rPr>
        <w:t xml:space="preserve">Максимальный из разовых выброс, г/с (5.2), </w:t>
      </w:r>
    </w:p>
    <w:p w:rsidR="00A209B9" w:rsidRDefault="00A209B9" w:rsidP="00A209B9">
      <w:pPr>
        <w:rPr>
          <w:b/>
          <w:color w:val="000000"/>
        </w:rPr>
      </w:pPr>
      <w:r>
        <w:rPr>
          <w:b/>
          <w:i/>
          <w:color w:val="000000"/>
        </w:rPr>
        <w:t>MСЕК = K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\o\ac(\s\do6( M);;\s\up6( X))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>· BЧАС / 3600 · (1-</w:t>
      </w:r>
      <w:r>
        <w:rPr>
          <w:b/>
          <w:i/>
          <w:color w:val="000000"/>
        </w:rPr>
        <w:sym w:font="Symbol" w:char="F068"/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0.9</w:t>
      </w:r>
      <w:r w:rsidR="00A8735F">
        <w:rPr>
          <w:b/>
          <w:color w:val="000000"/>
        </w:rPr>
        <w:t>3 · 1 / 3600 · (1-0) = 0.000258</w:t>
      </w:r>
    </w:p>
    <w:p w:rsidR="00A209B9" w:rsidRDefault="00A209B9" w:rsidP="00A209B9">
      <w:pPr>
        <w:rPr>
          <w:b/>
          <w:color w:val="000000"/>
        </w:rPr>
      </w:pPr>
    </w:p>
    <w:p w:rsidR="00A209B9" w:rsidRDefault="00A209B9" w:rsidP="00A209B9">
      <w:pPr>
        <w:rPr>
          <w:color w:val="000000"/>
        </w:rPr>
      </w:pPr>
      <w:r>
        <w:rPr>
          <w:color w:val="000000"/>
        </w:rPr>
        <w:t>Расчет выбросов оксидов азота:</w:t>
      </w:r>
    </w:p>
    <w:p w:rsidR="00A209B9" w:rsidRDefault="00A209B9" w:rsidP="00A209B9">
      <w:pPr>
        <w:rPr>
          <w:color w:val="000000"/>
        </w:rPr>
      </w:pPr>
    </w:p>
    <w:p w:rsidR="00A209B9" w:rsidRDefault="00A209B9" w:rsidP="00A209B9">
      <w:pPr>
        <w:rPr>
          <w:color w:val="000000"/>
        </w:rPr>
      </w:pPr>
      <w:r>
        <w:rPr>
          <w:color w:val="000000"/>
        </w:rPr>
        <w:t>Удельное выделение загрязняющих веществ,</w:t>
      </w:r>
    </w:p>
    <w:p w:rsidR="00A209B9" w:rsidRDefault="00A209B9" w:rsidP="00A209B9">
      <w:pPr>
        <w:rPr>
          <w:b/>
          <w:color w:val="000000"/>
        </w:rPr>
      </w:pPr>
      <w:r>
        <w:rPr>
          <w:color w:val="000000"/>
        </w:rPr>
        <w:t xml:space="preserve">г/кг расходуемого материала (табл. 1, 3), </w:t>
      </w:r>
      <w:r>
        <w:rPr>
          <w:b/>
          <w:i/>
          <w:color w:val="000000"/>
        </w:rPr>
        <w:t>K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\o\ac(\s\do5( M);;\s\up5( X))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= </w:t>
      </w:r>
      <w:r>
        <w:rPr>
          <w:b/>
          <w:color w:val="000000"/>
        </w:rPr>
        <w:t>2.7</w:t>
      </w:r>
    </w:p>
    <w:p w:rsidR="00A209B9" w:rsidRDefault="00A209B9" w:rsidP="00A209B9">
      <w:pPr>
        <w:rPr>
          <w:b/>
          <w:color w:val="000000"/>
        </w:rPr>
      </w:pPr>
    </w:p>
    <w:p w:rsidR="00A209B9" w:rsidRDefault="00A209B9" w:rsidP="00A209B9">
      <w:pPr>
        <w:rPr>
          <w:color w:val="000000"/>
        </w:rPr>
      </w:pPr>
      <w:r>
        <w:rPr>
          <w:color w:val="000000"/>
        </w:rPr>
        <w:t>С учетом трансформации оксидов азота получаем:</w:t>
      </w:r>
    </w:p>
    <w:p w:rsidR="00A209B9" w:rsidRDefault="00A209B9" w:rsidP="00A209B9">
      <w:pPr>
        <w:rPr>
          <w:b/>
          <w:color w:val="000000"/>
        </w:rPr>
      </w:pPr>
      <w:r>
        <w:rPr>
          <w:color w:val="000000"/>
        </w:rPr>
        <w:t xml:space="preserve">Степень очистки, доли ед., </w:t>
      </w:r>
      <w:r>
        <w:rPr>
          <w:b/>
          <w:i/>
          <w:color w:val="000000"/>
        </w:rPr>
        <w:sym w:font="Symbol" w:char="F068"/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</w:t>
      </w:r>
    </w:p>
    <w:p w:rsidR="00A209B9" w:rsidRDefault="00A209B9" w:rsidP="00A209B9">
      <w:pPr>
        <w:rPr>
          <w:b/>
          <w:color w:val="000000"/>
        </w:rPr>
      </w:pPr>
    </w:p>
    <w:p w:rsidR="00A209B9" w:rsidRDefault="00A209B9" w:rsidP="00A209B9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0301 Азота (IV) диоксид (Азота диоксид) (4)</w:t>
      </w:r>
    </w:p>
    <w:p w:rsidR="00A209B9" w:rsidRDefault="00A209B9" w:rsidP="00A209B9">
      <w:pPr>
        <w:rPr>
          <w:color w:val="000000"/>
        </w:rPr>
      </w:pPr>
      <w:r>
        <w:rPr>
          <w:color w:val="000000"/>
        </w:rPr>
        <w:t xml:space="preserve">Валовый выброс, т/год (5.1), </w:t>
      </w:r>
    </w:p>
    <w:p w:rsidR="00A209B9" w:rsidRDefault="00A209B9" w:rsidP="00A209B9">
      <w:pPr>
        <w:rPr>
          <w:b/>
          <w:color w:val="000000"/>
        </w:rPr>
      </w:pPr>
      <w:r>
        <w:rPr>
          <w:b/>
          <w:i/>
          <w:color w:val="000000"/>
        </w:rPr>
        <w:t>MГОД = KNO2 · K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\o\ac(\s\do6( M);;\s\up6( X))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>· BГОД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· (1-</w:t>
      </w:r>
      <w:r>
        <w:rPr>
          <w:b/>
          <w:i/>
          <w:color w:val="000000"/>
        </w:rPr>
        <w:sym w:font="Symbol" w:char="F068"/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0.8 · 2.7 · 1500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· (1-0) = 0.00324</w:t>
      </w:r>
    </w:p>
    <w:p w:rsidR="00A209B9" w:rsidRDefault="00A209B9" w:rsidP="00A209B9">
      <w:pPr>
        <w:rPr>
          <w:color w:val="000000"/>
        </w:rPr>
      </w:pPr>
      <w:r>
        <w:rPr>
          <w:color w:val="000000"/>
        </w:rPr>
        <w:t xml:space="preserve">Максимальный из разовых выброс, г/с (5.2), </w:t>
      </w:r>
    </w:p>
    <w:p w:rsidR="00A209B9" w:rsidRDefault="00A209B9" w:rsidP="00A209B9">
      <w:pPr>
        <w:rPr>
          <w:b/>
          <w:color w:val="000000"/>
        </w:rPr>
      </w:pPr>
      <w:r>
        <w:rPr>
          <w:b/>
          <w:i/>
          <w:color w:val="000000"/>
        </w:rPr>
        <w:t>MСЕК = KNO2 · K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\o\ac(\s\do6( M);;\s\up6( X))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>· BЧАС / 3600 · (1-</w:t>
      </w:r>
      <w:r>
        <w:rPr>
          <w:b/>
          <w:i/>
          <w:color w:val="000000"/>
        </w:rPr>
        <w:sym w:font="Symbol" w:char="F068"/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0.8 · 2.7 · 1 / 3600 · (1-0) = 0.0006</w:t>
      </w:r>
    </w:p>
    <w:p w:rsidR="00A209B9" w:rsidRDefault="00A209B9" w:rsidP="00A209B9">
      <w:pPr>
        <w:rPr>
          <w:b/>
          <w:color w:val="000000"/>
        </w:rPr>
      </w:pPr>
    </w:p>
    <w:p w:rsidR="00A209B9" w:rsidRDefault="00A209B9" w:rsidP="00A209B9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0304 Азот (II) оксид (Азота оксид) (6)</w:t>
      </w:r>
    </w:p>
    <w:p w:rsidR="00A209B9" w:rsidRDefault="00A209B9" w:rsidP="00A209B9">
      <w:pPr>
        <w:rPr>
          <w:color w:val="000000"/>
        </w:rPr>
      </w:pPr>
      <w:r>
        <w:rPr>
          <w:color w:val="000000"/>
        </w:rPr>
        <w:t xml:space="preserve">Валовый выброс, т/год (5.1), </w:t>
      </w:r>
    </w:p>
    <w:p w:rsidR="00A209B9" w:rsidRDefault="00A209B9" w:rsidP="00A209B9">
      <w:pPr>
        <w:rPr>
          <w:b/>
          <w:color w:val="000000"/>
        </w:rPr>
      </w:pPr>
      <w:r>
        <w:rPr>
          <w:b/>
          <w:i/>
          <w:color w:val="000000"/>
        </w:rPr>
        <w:t>MГОД = KNO · K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\o\ac(\s\do6( M);;\s\up6( X))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>· BГОД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· (1-</w:t>
      </w:r>
      <w:r>
        <w:rPr>
          <w:b/>
          <w:i/>
          <w:color w:val="000000"/>
        </w:rPr>
        <w:sym w:font="Symbol" w:char="F068"/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0.13 · 2.7 · 1500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· (1-0) = 0.000527</w:t>
      </w:r>
    </w:p>
    <w:p w:rsidR="00A209B9" w:rsidRDefault="00A209B9" w:rsidP="00A209B9">
      <w:pPr>
        <w:rPr>
          <w:color w:val="000000"/>
        </w:rPr>
      </w:pPr>
      <w:r>
        <w:rPr>
          <w:color w:val="000000"/>
        </w:rPr>
        <w:t xml:space="preserve">Максимальный из разовых выброс, г/с (5.2), </w:t>
      </w:r>
    </w:p>
    <w:p w:rsidR="00A209B9" w:rsidRDefault="00A209B9" w:rsidP="00A209B9">
      <w:pPr>
        <w:rPr>
          <w:b/>
          <w:color w:val="000000"/>
        </w:rPr>
      </w:pPr>
      <w:r>
        <w:rPr>
          <w:b/>
          <w:i/>
          <w:color w:val="000000"/>
        </w:rPr>
        <w:t>MСЕК = KNO · K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\o\ac(\s\do6( M);;\s\up6( X))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>· BЧАС / 3600 · (1-</w:t>
      </w:r>
      <w:r>
        <w:rPr>
          <w:b/>
          <w:i/>
          <w:color w:val="000000"/>
        </w:rPr>
        <w:sym w:font="Symbol" w:char="F068"/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0.13 · 2.7 · 1 / 3600 · (1-0) = 0.00009</w:t>
      </w:r>
      <w:r w:rsidR="00A8735F">
        <w:rPr>
          <w:b/>
          <w:color w:val="000000"/>
        </w:rPr>
        <w:t>8</w:t>
      </w:r>
    </w:p>
    <w:p w:rsidR="00A209B9" w:rsidRDefault="00A209B9" w:rsidP="00A209B9">
      <w:pPr>
        <w:rPr>
          <w:b/>
          <w:color w:val="000000"/>
        </w:rPr>
      </w:pPr>
    </w:p>
    <w:p w:rsidR="00A209B9" w:rsidRDefault="00A209B9" w:rsidP="00A209B9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:rsidR="00A209B9" w:rsidRDefault="00A209B9" w:rsidP="00A209B9">
      <w:pPr>
        <w:rPr>
          <w:color w:val="000000"/>
        </w:rPr>
      </w:pPr>
      <w:r>
        <w:rPr>
          <w:color w:val="000000"/>
        </w:rPr>
        <w:t>Удельное выделение загрязняющих веществ,</w:t>
      </w:r>
    </w:p>
    <w:p w:rsidR="00A209B9" w:rsidRDefault="00A209B9" w:rsidP="00A209B9">
      <w:pPr>
        <w:rPr>
          <w:b/>
          <w:color w:val="000000"/>
        </w:rPr>
      </w:pPr>
      <w:r>
        <w:rPr>
          <w:color w:val="000000"/>
        </w:rPr>
        <w:t xml:space="preserve">г/кг расходуемого материала (табл. 1, 3), </w:t>
      </w:r>
      <w:r>
        <w:rPr>
          <w:b/>
          <w:i/>
          <w:color w:val="000000"/>
        </w:rPr>
        <w:t>K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\o\ac(\s\do5( M);;\s\up5( X))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= </w:t>
      </w:r>
      <w:r>
        <w:rPr>
          <w:b/>
          <w:color w:val="000000"/>
        </w:rPr>
        <w:t>13.3</w:t>
      </w:r>
    </w:p>
    <w:p w:rsidR="00A209B9" w:rsidRDefault="00A209B9" w:rsidP="00A209B9">
      <w:pPr>
        <w:rPr>
          <w:b/>
          <w:color w:val="000000"/>
        </w:rPr>
      </w:pPr>
      <w:r>
        <w:rPr>
          <w:color w:val="000000"/>
        </w:rPr>
        <w:t xml:space="preserve">Степень очистки, доли ед., </w:t>
      </w:r>
      <w:r>
        <w:rPr>
          <w:b/>
          <w:i/>
          <w:color w:val="000000"/>
        </w:rPr>
        <w:sym w:font="Symbol" w:char="F068"/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</w:t>
      </w:r>
    </w:p>
    <w:p w:rsidR="00A209B9" w:rsidRDefault="00A209B9" w:rsidP="00A209B9">
      <w:pPr>
        <w:rPr>
          <w:color w:val="000000"/>
        </w:rPr>
      </w:pPr>
      <w:r>
        <w:rPr>
          <w:color w:val="000000"/>
        </w:rPr>
        <w:t xml:space="preserve">Валовый выброс, т/год (5.1), </w:t>
      </w:r>
    </w:p>
    <w:p w:rsidR="00A209B9" w:rsidRDefault="00A209B9" w:rsidP="00A209B9">
      <w:pPr>
        <w:rPr>
          <w:b/>
          <w:color w:val="000000"/>
        </w:rPr>
      </w:pPr>
      <w:r>
        <w:rPr>
          <w:b/>
          <w:i/>
          <w:color w:val="000000"/>
        </w:rPr>
        <w:t>MГОД = K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\o\ac(\s\do6( M);;\s\up6( X))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>· BГОД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· (1-</w:t>
      </w:r>
      <w:r>
        <w:rPr>
          <w:b/>
          <w:i/>
          <w:color w:val="000000"/>
        </w:rPr>
        <w:sym w:font="Symbol" w:char="F068"/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13.3 · 1500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· (1-0) = 0.01995</w:t>
      </w:r>
    </w:p>
    <w:p w:rsidR="00A209B9" w:rsidRDefault="00A209B9" w:rsidP="00A209B9">
      <w:pPr>
        <w:rPr>
          <w:color w:val="000000"/>
        </w:rPr>
      </w:pPr>
      <w:r>
        <w:rPr>
          <w:color w:val="000000"/>
        </w:rPr>
        <w:t xml:space="preserve">Максимальный из разовых выброс, г/с (5.2), </w:t>
      </w:r>
    </w:p>
    <w:p w:rsidR="00A209B9" w:rsidRDefault="00A209B9" w:rsidP="00A209B9">
      <w:pPr>
        <w:rPr>
          <w:b/>
          <w:color w:val="000000"/>
        </w:rPr>
      </w:pPr>
      <w:r>
        <w:rPr>
          <w:b/>
          <w:i/>
          <w:color w:val="000000"/>
        </w:rPr>
        <w:t>MСЕК = K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\o\ac(\s\do6( M);;\s\up6( X))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>· BЧАС / 3600 · (1-</w:t>
      </w:r>
      <w:r>
        <w:rPr>
          <w:b/>
          <w:i/>
          <w:color w:val="000000"/>
        </w:rPr>
        <w:sym w:font="Symbol" w:char="F068"/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13.3 · 1 / 3600 · (1-0) = 0.003694</w:t>
      </w:r>
    </w:p>
    <w:p w:rsidR="00A209B9" w:rsidRDefault="00A209B9" w:rsidP="00A209B9">
      <w:pPr>
        <w:rPr>
          <w:b/>
          <w:color w:val="000000"/>
        </w:rPr>
      </w:pPr>
    </w:p>
    <w:p w:rsidR="00A209B9" w:rsidRDefault="00A209B9" w:rsidP="00A209B9">
      <w:pPr>
        <w:rPr>
          <w:b/>
          <w:color w:val="000000"/>
        </w:rPr>
      </w:pPr>
    </w:p>
    <w:p w:rsidR="00A209B9" w:rsidRDefault="00A209B9" w:rsidP="00A209B9">
      <w:pPr>
        <w:rPr>
          <w:color w:val="000000"/>
        </w:rPr>
      </w:pPr>
      <w:r>
        <w:rPr>
          <w:color w:val="000000"/>
        </w:rPr>
        <w:t>Вид сварки: Ручная дуговая сварка сталей штучными электродами</w:t>
      </w:r>
    </w:p>
    <w:p w:rsidR="00A209B9" w:rsidRPr="00A209B9" w:rsidRDefault="00A209B9" w:rsidP="00A209B9">
      <w:pPr>
        <w:rPr>
          <w:b/>
          <w:color w:val="000000"/>
          <w:u w:val="single"/>
        </w:rPr>
      </w:pPr>
      <w:r>
        <w:rPr>
          <w:color w:val="000000"/>
        </w:rPr>
        <w:t xml:space="preserve">Электрод (сварочный материал): </w:t>
      </w:r>
      <w:r w:rsidRPr="00A209B9">
        <w:rPr>
          <w:b/>
          <w:color w:val="000000"/>
          <w:u w:val="single"/>
        </w:rPr>
        <w:t>МР-3</w:t>
      </w:r>
    </w:p>
    <w:p w:rsidR="00A209B9" w:rsidRDefault="00A209B9" w:rsidP="00A209B9">
      <w:pPr>
        <w:rPr>
          <w:b/>
          <w:color w:val="000000"/>
        </w:rPr>
      </w:pPr>
      <w:r>
        <w:rPr>
          <w:color w:val="000000"/>
        </w:rPr>
        <w:t xml:space="preserve">Расход сварочных материалов, кг/год, </w:t>
      </w:r>
      <w:r>
        <w:rPr>
          <w:b/>
          <w:i/>
          <w:color w:val="000000"/>
        </w:rPr>
        <w:t xml:space="preserve">BГОД = </w:t>
      </w:r>
      <w:r>
        <w:rPr>
          <w:b/>
          <w:color w:val="000000"/>
        </w:rPr>
        <w:t>1500</w:t>
      </w:r>
    </w:p>
    <w:p w:rsidR="00A209B9" w:rsidRDefault="00A209B9" w:rsidP="00A209B9">
      <w:pPr>
        <w:rPr>
          <w:color w:val="000000"/>
        </w:rPr>
      </w:pPr>
      <w:r>
        <w:rPr>
          <w:color w:val="000000"/>
        </w:rPr>
        <w:t>Фактический максимальный расход сварочных материалов,</w:t>
      </w:r>
    </w:p>
    <w:p w:rsidR="00A209B9" w:rsidRDefault="00A209B9" w:rsidP="00A209B9">
      <w:pPr>
        <w:rPr>
          <w:b/>
          <w:color w:val="000000"/>
        </w:rPr>
      </w:pPr>
      <w:r>
        <w:rPr>
          <w:color w:val="000000"/>
        </w:rPr>
        <w:lastRenderedPageBreak/>
        <w:t xml:space="preserve">с учетом дискретности работы оборудования, кг/час, </w:t>
      </w:r>
      <w:r>
        <w:rPr>
          <w:b/>
          <w:i/>
          <w:color w:val="000000"/>
        </w:rPr>
        <w:t xml:space="preserve">BЧАС = </w:t>
      </w:r>
      <w:r>
        <w:rPr>
          <w:b/>
          <w:color w:val="000000"/>
        </w:rPr>
        <w:t>1</w:t>
      </w:r>
    </w:p>
    <w:p w:rsidR="00A209B9" w:rsidRDefault="00A209B9" w:rsidP="00A209B9">
      <w:pPr>
        <w:rPr>
          <w:b/>
          <w:color w:val="000000"/>
        </w:rPr>
      </w:pPr>
    </w:p>
    <w:p w:rsidR="00A209B9" w:rsidRDefault="00A209B9" w:rsidP="00A209B9">
      <w:pPr>
        <w:rPr>
          <w:color w:val="000000"/>
        </w:rPr>
      </w:pPr>
      <w:r>
        <w:rPr>
          <w:color w:val="000000"/>
        </w:rPr>
        <w:t>Удельное выделение сварочного аэрозоля,</w:t>
      </w:r>
    </w:p>
    <w:p w:rsidR="00A209B9" w:rsidRDefault="00A209B9" w:rsidP="00A209B9">
      <w:pPr>
        <w:rPr>
          <w:color w:val="000000"/>
        </w:rPr>
      </w:pPr>
      <w:r>
        <w:rPr>
          <w:color w:val="000000"/>
        </w:rPr>
        <w:t xml:space="preserve">г/кг расходуемого материала (табл. 1, 3), </w:t>
      </w:r>
      <w:r>
        <w:rPr>
          <w:b/>
          <w:i/>
          <w:color w:val="000000"/>
        </w:rPr>
        <w:t>K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\o\ac(\s\do5( M);;\s\up5( X))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= </w:t>
      </w:r>
      <w:r>
        <w:rPr>
          <w:b/>
          <w:color w:val="000000"/>
        </w:rPr>
        <w:t xml:space="preserve">11.5, </w:t>
      </w:r>
      <w:r>
        <w:rPr>
          <w:color w:val="000000"/>
        </w:rPr>
        <w:t>в том числе:</w:t>
      </w:r>
    </w:p>
    <w:p w:rsidR="00A209B9" w:rsidRDefault="00A209B9" w:rsidP="00A209B9">
      <w:pPr>
        <w:rPr>
          <w:color w:val="000000"/>
        </w:rPr>
      </w:pPr>
    </w:p>
    <w:p w:rsidR="00A209B9" w:rsidRDefault="00A209B9" w:rsidP="00A209B9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0123 Железо (II, III) оксиды (в пересчете на железо) (</w:t>
      </w:r>
      <w:proofErr w:type="spellStart"/>
      <w:r>
        <w:rPr>
          <w:b/>
          <w:i/>
          <w:color w:val="000000"/>
          <w:u w:val="single"/>
        </w:rPr>
        <w:t>диЖелезо</w:t>
      </w:r>
      <w:proofErr w:type="spellEnd"/>
      <w:r>
        <w:rPr>
          <w:b/>
          <w:i/>
          <w:color w:val="000000"/>
          <w:u w:val="single"/>
        </w:rPr>
        <w:t xml:space="preserve"> </w:t>
      </w:r>
      <w:proofErr w:type="spellStart"/>
      <w:r>
        <w:rPr>
          <w:b/>
          <w:i/>
          <w:color w:val="000000"/>
          <w:u w:val="single"/>
        </w:rPr>
        <w:t>триоксид</w:t>
      </w:r>
      <w:proofErr w:type="spellEnd"/>
      <w:r>
        <w:rPr>
          <w:b/>
          <w:i/>
          <w:color w:val="000000"/>
          <w:u w:val="single"/>
        </w:rPr>
        <w:t>, Железа оксид) (274)</w:t>
      </w:r>
    </w:p>
    <w:p w:rsidR="00A209B9" w:rsidRDefault="00A209B9" w:rsidP="00A209B9">
      <w:pPr>
        <w:rPr>
          <w:color w:val="000000"/>
        </w:rPr>
      </w:pPr>
      <w:r>
        <w:rPr>
          <w:color w:val="000000"/>
        </w:rPr>
        <w:t>Удельное выделение загрязняющих веществ,</w:t>
      </w:r>
    </w:p>
    <w:p w:rsidR="00A209B9" w:rsidRDefault="00A209B9" w:rsidP="00A209B9">
      <w:pPr>
        <w:rPr>
          <w:b/>
          <w:color w:val="000000"/>
        </w:rPr>
      </w:pPr>
      <w:r>
        <w:rPr>
          <w:color w:val="000000"/>
        </w:rPr>
        <w:t xml:space="preserve">г/кг расходуемого материала (табл. 1, 3), </w:t>
      </w:r>
      <w:r>
        <w:rPr>
          <w:b/>
          <w:i/>
          <w:color w:val="000000"/>
        </w:rPr>
        <w:t>K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\o\ac(\s\do5( M);;\s\up5( X))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= </w:t>
      </w:r>
      <w:r>
        <w:rPr>
          <w:b/>
          <w:color w:val="000000"/>
        </w:rPr>
        <w:t>9.77</w:t>
      </w:r>
    </w:p>
    <w:p w:rsidR="00A209B9" w:rsidRDefault="00A209B9" w:rsidP="00A209B9">
      <w:pPr>
        <w:rPr>
          <w:b/>
          <w:color w:val="000000"/>
        </w:rPr>
      </w:pPr>
      <w:r>
        <w:rPr>
          <w:color w:val="000000"/>
        </w:rPr>
        <w:t xml:space="preserve">Степень очистки, доли ед., </w:t>
      </w:r>
      <w:r>
        <w:rPr>
          <w:b/>
          <w:i/>
          <w:color w:val="000000"/>
        </w:rPr>
        <w:sym w:font="Symbol" w:char="F068"/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</w:t>
      </w:r>
    </w:p>
    <w:p w:rsidR="00A209B9" w:rsidRDefault="00A209B9" w:rsidP="00A209B9">
      <w:pPr>
        <w:rPr>
          <w:color w:val="000000"/>
        </w:rPr>
      </w:pPr>
      <w:r>
        <w:rPr>
          <w:color w:val="000000"/>
        </w:rPr>
        <w:t xml:space="preserve">Валовый выброс, т/год (5.1), </w:t>
      </w:r>
    </w:p>
    <w:p w:rsidR="00A209B9" w:rsidRDefault="00A209B9" w:rsidP="00A209B9">
      <w:pPr>
        <w:rPr>
          <w:b/>
          <w:color w:val="000000"/>
        </w:rPr>
      </w:pPr>
      <w:r>
        <w:rPr>
          <w:b/>
          <w:i/>
          <w:color w:val="000000"/>
        </w:rPr>
        <w:t>MГОД = K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\o\ac(\s\do6( M);;\s\up6( X))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>· BГОД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· (1-</w:t>
      </w:r>
      <w:r>
        <w:rPr>
          <w:b/>
          <w:i/>
          <w:color w:val="000000"/>
        </w:rPr>
        <w:sym w:font="Symbol" w:char="F068"/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9.77 · 1500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· (1-0) = 0.01466</w:t>
      </w:r>
    </w:p>
    <w:p w:rsidR="00A209B9" w:rsidRDefault="00A209B9" w:rsidP="00A209B9">
      <w:pPr>
        <w:rPr>
          <w:color w:val="000000"/>
        </w:rPr>
      </w:pPr>
      <w:r>
        <w:rPr>
          <w:color w:val="000000"/>
        </w:rPr>
        <w:t xml:space="preserve">Максимальный из разовых выброс, г/с (5.2), </w:t>
      </w:r>
    </w:p>
    <w:p w:rsidR="00A209B9" w:rsidRDefault="00A209B9" w:rsidP="00A209B9">
      <w:pPr>
        <w:rPr>
          <w:b/>
          <w:color w:val="000000"/>
        </w:rPr>
      </w:pPr>
      <w:r>
        <w:rPr>
          <w:b/>
          <w:i/>
          <w:color w:val="000000"/>
        </w:rPr>
        <w:t>MСЕК = K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\o\ac(\s\do6( M);;\s\up6( X))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>· BЧАС / 3600 · (1-</w:t>
      </w:r>
      <w:r>
        <w:rPr>
          <w:b/>
          <w:i/>
          <w:color w:val="000000"/>
        </w:rPr>
        <w:sym w:font="Symbol" w:char="F068"/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9.77 · 1 / 3600 · (1-0) = 0.002714</w:t>
      </w:r>
    </w:p>
    <w:p w:rsidR="00A209B9" w:rsidRDefault="00A209B9" w:rsidP="00A209B9">
      <w:pPr>
        <w:rPr>
          <w:b/>
          <w:color w:val="000000"/>
        </w:rPr>
      </w:pPr>
    </w:p>
    <w:p w:rsidR="00A209B9" w:rsidRDefault="00A209B9" w:rsidP="00A209B9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 xml:space="preserve">Примесь: 0143 Марганец и его соединения (в пересчете </w:t>
      </w:r>
      <w:proofErr w:type="gramStart"/>
      <w:r>
        <w:rPr>
          <w:b/>
          <w:i/>
          <w:color w:val="000000"/>
          <w:u w:val="single"/>
        </w:rPr>
        <w:t>на марганца</w:t>
      </w:r>
      <w:proofErr w:type="gramEnd"/>
      <w:r>
        <w:rPr>
          <w:b/>
          <w:i/>
          <w:color w:val="000000"/>
          <w:u w:val="single"/>
        </w:rPr>
        <w:t xml:space="preserve"> (IV) оксид) (327)</w:t>
      </w:r>
    </w:p>
    <w:p w:rsidR="00A209B9" w:rsidRDefault="00A209B9" w:rsidP="00A209B9">
      <w:pPr>
        <w:rPr>
          <w:color w:val="000000"/>
        </w:rPr>
      </w:pPr>
      <w:r>
        <w:rPr>
          <w:color w:val="000000"/>
        </w:rPr>
        <w:t>Удельное выделение загрязняющих веществ,</w:t>
      </w:r>
    </w:p>
    <w:p w:rsidR="00A209B9" w:rsidRDefault="00A209B9" w:rsidP="00A209B9">
      <w:pPr>
        <w:rPr>
          <w:b/>
          <w:color w:val="000000"/>
        </w:rPr>
      </w:pPr>
      <w:r>
        <w:rPr>
          <w:color w:val="000000"/>
        </w:rPr>
        <w:t xml:space="preserve">г/кг расходуемого материала (табл. 1, 3), </w:t>
      </w:r>
      <w:r>
        <w:rPr>
          <w:b/>
          <w:i/>
          <w:color w:val="000000"/>
        </w:rPr>
        <w:t>K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\o\ac(\s\do5( M);;\s\up5( X))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= </w:t>
      </w:r>
      <w:r>
        <w:rPr>
          <w:b/>
          <w:color w:val="000000"/>
        </w:rPr>
        <w:t>1.73</w:t>
      </w:r>
    </w:p>
    <w:p w:rsidR="00A209B9" w:rsidRDefault="00A209B9" w:rsidP="00A209B9">
      <w:pPr>
        <w:rPr>
          <w:b/>
          <w:color w:val="000000"/>
        </w:rPr>
      </w:pPr>
      <w:r>
        <w:rPr>
          <w:color w:val="000000"/>
        </w:rPr>
        <w:t xml:space="preserve">Степень очистки, доли ед., </w:t>
      </w:r>
      <w:r>
        <w:rPr>
          <w:b/>
          <w:i/>
          <w:color w:val="000000"/>
        </w:rPr>
        <w:sym w:font="Symbol" w:char="F068"/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</w:t>
      </w:r>
    </w:p>
    <w:p w:rsidR="00A209B9" w:rsidRDefault="00A209B9" w:rsidP="00A209B9">
      <w:pPr>
        <w:rPr>
          <w:color w:val="000000"/>
        </w:rPr>
      </w:pPr>
      <w:r>
        <w:rPr>
          <w:color w:val="000000"/>
        </w:rPr>
        <w:t xml:space="preserve">Валовый выброс, т/год (5.1), </w:t>
      </w:r>
    </w:p>
    <w:p w:rsidR="00A209B9" w:rsidRDefault="00A209B9" w:rsidP="00A209B9">
      <w:pPr>
        <w:rPr>
          <w:b/>
          <w:color w:val="000000"/>
        </w:rPr>
      </w:pPr>
      <w:r>
        <w:rPr>
          <w:b/>
          <w:i/>
          <w:color w:val="000000"/>
        </w:rPr>
        <w:t>MГОД = K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\o\ac(\s\do6( M);;\s\up6( X))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>· BГОД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· (1-</w:t>
      </w:r>
      <w:r>
        <w:rPr>
          <w:b/>
          <w:i/>
          <w:color w:val="000000"/>
        </w:rPr>
        <w:sym w:font="Symbol" w:char="F068"/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1.73 · 1500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· (1-0) = 0.002595</w:t>
      </w:r>
    </w:p>
    <w:p w:rsidR="00A209B9" w:rsidRDefault="00A209B9" w:rsidP="00A209B9">
      <w:pPr>
        <w:rPr>
          <w:color w:val="000000"/>
        </w:rPr>
      </w:pPr>
      <w:r>
        <w:rPr>
          <w:color w:val="000000"/>
        </w:rPr>
        <w:t xml:space="preserve">Максимальный из разовых выброс, г/с (5.2), </w:t>
      </w:r>
    </w:p>
    <w:p w:rsidR="00A209B9" w:rsidRDefault="00A209B9" w:rsidP="00A209B9">
      <w:pPr>
        <w:rPr>
          <w:b/>
          <w:color w:val="000000"/>
        </w:rPr>
      </w:pPr>
      <w:r>
        <w:rPr>
          <w:b/>
          <w:i/>
          <w:color w:val="000000"/>
        </w:rPr>
        <w:t>MСЕК = K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\o\ac(\s\do6( M);;\s\up6( X))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>· BЧАС / 3600 · (1-</w:t>
      </w:r>
      <w:r>
        <w:rPr>
          <w:b/>
          <w:i/>
          <w:color w:val="000000"/>
        </w:rPr>
        <w:sym w:font="Symbol" w:char="F068"/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1.73 · 1 / 3600 · (1-0) = 0.000481</w:t>
      </w:r>
    </w:p>
    <w:p w:rsidR="00A209B9" w:rsidRDefault="00A209B9" w:rsidP="00A209B9">
      <w:pPr>
        <w:rPr>
          <w:color w:val="000000"/>
        </w:rPr>
      </w:pPr>
    </w:p>
    <w:p w:rsidR="00A209B9" w:rsidRDefault="00A209B9" w:rsidP="00A209B9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0342 Фтористые газообразные соединения /в пересчете на фтор/ (617)</w:t>
      </w:r>
    </w:p>
    <w:p w:rsidR="00A209B9" w:rsidRDefault="00A209B9" w:rsidP="00A209B9">
      <w:pPr>
        <w:rPr>
          <w:color w:val="000000"/>
        </w:rPr>
      </w:pPr>
      <w:r>
        <w:rPr>
          <w:color w:val="000000"/>
        </w:rPr>
        <w:t>Удельное выделение загрязняющих веществ,</w:t>
      </w:r>
    </w:p>
    <w:p w:rsidR="00A209B9" w:rsidRDefault="00A209B9" w:rsidP="00A209B9">
      <w:pPr>
        <w:rPr>
          <w:b/>
          <w:color w:val="000000"/>
        </w:rPr>
      </w:pPr>
      <w:r>
        <w:rPr>
          <w:color w:val="000000"/>
        </w:rPr>
        <w:t xml:space="preserve">г/кг расходуемого материала (табл. 1, 3), </w:t>
      </w:r>
      <w:r>
        <w:rPr>
          <w:b/>
          <w:i/>
          <w:color w:val="000000"/>
        </w:rPr>
        <w:t>K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\o\ac(\s\do5( M);;\s\up5( X))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 xml:space="preserve">= </w:t>
      </w:r>
      <w:r>
        <w:rPr>
          <w:b/>
          <w:color w:val="000000"/>
        </w:rPr>
        <w:t>0.4</w:t>
      </w:r>
    </w:p>
    <w:p w:rsidR="00A209B9" w:rsidRDefault="00A209B9" w:rsidP="00A209B9">
      <w:pPr>
        <w:rPr>
          <w:b/>
          <w:color w:val="000000"/>
        </w:rPr>
      </w:pPr>
      <w:r>
        <w:rPr>
          <w:color w:val="000000"/>
        </w:rPr>
        <w:t xml:space="preserve">Степень очистки, доли ед., </w:t>
      </w:r>
      <w:r>
        <w:rPr>
          <w:b/>
          <w:i/>
          <w:color w:val="000000"/>
        </w:rPr>
        <w:sym w:font="Symbol" w:char="F068"/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</w:t>
      </w:r>
    </w:p>
    <w:p w:rsidR="00A209B9" w:rsidRDefault="00A209B9" w:rsidP="00A209B9">
      <w:pPr>
        <w:rPr>
          <w:color w:val="000000"/>
        </w:rPr>
      </w:pPr>
      <w:r>
        <w:rPr>
          <w:color w:val="000000"/>
        </w:rPr>
        <w:t xml:space="preserve">Валовый выброс, т/год (5.1), </w:t>
      </w:r>
    </w:p>
    <w:p w:rsidR="00A209B9" w:rsidRDefault="00A209B9" w:rsidP="00A209B9">
      <w:pPr>
        <w:rPr>
          <w:b/>
          <w:color w:val="000000"/>
        </w:rPr>
      </w:pPr>
      <w:r>
        <w:rPr>
          <w:b/>
          <w:i/>
          <w:color w:val="000000"/>
        </w:rPr>
        <w:t>MГОД = K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\o\ac(\s\do6( M);;\s\up6( X))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>· BГОД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· (1-</w:t>
      </w:r>
      <w:r>
        <w:rPr>
          <w:b/>
          <w:i/>
          <w:color w:val="000000"/>
        </w:rPr>
        <w:sym w:font="Symbol" w:char="F068"/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0.4 · 1500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· (1-0) = 0.0006</w:t>
      </w:r>
    </w:p>
    <w:p w:rsidR="00A209B9" w:rsidRDefault="00A209B9" w:rsidP="00A209B9">
      <w:pPr>
        <w:rPr>
          <w:color w:val="000000"/>
        </w:rPr>
      </w:pPr>
      <w:r>
        <w:rPr>
          <w:color w:val="000000"/>
        </w:rPr>
        <w:t xml:space="preserve">Максимальный из разовых выброс, г/с (5.2), </w:t>
      </w:r>
    </w:p>
    <w:p w:rsidR="00A209B9" w:rsidRDefault="00A209B9" w:rsidP="00A209B9">
      <w:pPr>
        <w:rPr>
          <w:b/>
          <w:color w:val="000000"/>
        </w:rPr>
      </w:pPr>
      <w:r>
        <w:rPr>
          <w:b/>
          <w:i/>
          <w:color w:val="000000"/>
        </w:rPr>
        <w:t>MСЕК = K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\o\ac(\s\do6( M);;\s\up6( X))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>· BЧАС / 3600 · (1-</w:t>
      </w:r>
      <w:r>
        <w:rPr>
          <w:b/>
          <w:i/>
          <w:color w:val="000000"/>
        </w:rPr>
        <w:sym w:font="Symbol" w:char="F068"/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0.4 · 1 / 3600 · (1-0) = 0.0001111</w:t>
      </w:r>
    </w:p>
    <w:p w:rsidR="00A209B9" w:rsidRDefault="00A209B9" w:rsidP="00A209B9">
      <w:pPr>
        <w:rPr>
          <w:b/>
          <w:color w:val="000000"/>
        </w:rPr>
      </w:pPr>
    </w:p>
    <w:p w:rsidR="00A209B9" w:rsidRDefault="00A209B9" w:rsidP="00A209B9">
      <w:pPr>
        <w:rPr>
          <w:b/>
          <w:i/>
          <w:color w:val="000000"/>
        </w:rPr>
      </w:pPr>
      <w:r>
        <w:rPr>
          <w:b/>
          <w:i/>
          <w:color w:val="000000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7"/>
        <w:gridCol w:w="5686"/>
        <w:gridCol w:w="1560"/>
        <w:gridCol w:w="1694"/>
      </w:tblGrid>
      <w:tr w:rsidR="00A209B9" w:rsidRPr="00A8735F" w:rsidTr="00A8735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209B9" w:rsidRPr="00A8735F" w:rsidRDefault="00A209B9">
            <w:pPr>
              <w:jc w:val="center"/>
              <w:rPr>
                <w:color w:val="000000"/>
              </w:rPr>
            </w:pPr>
            <w:r w:rsidRPr="00A8735F">
              <w:rPr>
                <w:color w:val="000000"/>
              </w:rPr>
              <w:t>Код</w:t>
            </w:r>
          </w:p>
        </w:tc>
        <w:tc>
          <w:tcPr>
            <w:tcW w:w="2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209B9" w:rsidRPr="00A8735F" w:rsidRDefault="00A209B9">
            <w:pPr>
              <w:jc w:val="center"/>
              <w:rPr>
                <w:color w:val="000000"/>
              </w:rPr>
            </w:pPr>
            <w:r w:rsidRPr="00A8735F">
              <w:rPr>
                <w:color w:val="000000"/>
              </w:rPr>
              <w:t>Наименование ЗВ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209B9" w:rsidRPr="00A8735F" w:rsidRDefault="00A209B9">
            <w:pPr>
              <w:jc w:val="center"/>
              <w:rPr>
                <w:color w:val="000000"/>
              </w:rPr>
            </w:pPr>
            <w:r w:rsidRPr="00A8735F">
              <w:rPr>
                <w:color w:val="000000"/>
              </w:rPr>
              <w:t>Выброс г/с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209B9" w:rsidRPr="00A8735F" w:rsidRDefault="00A209B9">
            <w:pPr>
              <w:jc w:val="center"/>
              <w:rPr>
                <w:color w:val="000000"/>
              </w:rPr>
            </w:pPr>
            <w:r w:rsidRPr="00A8735F">
              <w:rPr>
                <w:color w:val="000000"/>
              </w:rPr>
              <w:t>Выброс т/год</w:t>
            </w:r>
          </w:p>
        </w:tc>
      </w:tr>
      <w:tr w:rsidR="00A209B9" w:rsidTr="00A8735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9B9" w:rsidRDefault="00A209B9">
            <w:pPr>
              <w:rPr>
                <w:color w:val="000000"/>
              </w:rPr>
            </w:pPr>
            <w:r>
              <w:rPr>
                <w:color w:val="000000"/>
              </w:rPr>
              <w:t>0123</w:t>
            </w:r>
          </w:p>
        </w:tc>
        <w:tc>
          <w:tcPr>
            <w:tcW w:w="2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9B9" w:rsidRDefault="00A209B9">
            <w:pPr>
              <w:rPr>
                <w:color w:val="000000"/>
              </w:rPr>
            </w:pPr>
            <w:r>
              <w:rPr>
                <w:color w:val="000000"/>
              </w:rPr>
              <w:t>Железо (II, III) оксиды (в пересчете на железо) (</w:t>
            </w:r>
            <w:proofErr w:type="spellStart"/>
            <w:r>
              <w:rPr>
                <w:color w:val="000000"/>
              </w:rPr>
              <w:t>диЖелезо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триоксид</w:t>
            </w:r>
            <w:proofErr w:type="spellEnd"/>
            <w:r>
              <w:rPr>
                <w:color w:val="000000"/>
              </w:rPr>
              <w:t>, Железа оксид) (274)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9B9" w:rsidRDefault="00A209B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0.00386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9B9" w:rsidRDefault="00A209B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0.03551</w:t>
            </w:r>
          </w:p>
        </w:tc>
      </w:tr>
      <w:tr w:rsidR="00A209B9" w:rsidTr="00A8735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9B9" w:rsidRDefault="00A209B9">
            <w:pPr>
              <w:rPr>
                <w:color w:val="000000"/>
              </w:rPr>
            </w:pPr>
            <w:r>
              <w:rPr>
                <w:color w:val="000000"/>
              </w:rPr>
              <w:t>0143</w:t>
            </w:r>
          </w:p>
        </w:tc>
        <w:tc>
          <w:tcPr>
            <w:tcW w:w="2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9B9" w:rsidRDefault="00A209B9">
            <w:pPr>
              <w:rPr>
                <w:color w:val="000000"/>
              </w:rPr>
            </w:pPr>
            <w:r>
              <w:rPr>
                <w:color w:val="000000"/>
              </w:rPr>
              <w:t>Марганец и его соединения (в пересчете на марганца (IV) оксид) (327)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9B9" w:rsidRDefault="00A209B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0.000481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9B9" w:rsidRDefault="00A209B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0.00423</w:t>
            </w:r>
          </w:p>
        </w:tc>
      </w:tr>
      <w:tr w:rsidR="00A209B9" w:rsidTr="00A8735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9B9" w:rsidRDefault="00A209B9">
            <w:pPr>
              <w:rPr>
                <w:color w:val="000000"/>
              </w:rPr>
            </w:pPr>
            <w:r>
              <w:rPr>
                <w:color w:val="000000"/>
              </w:rPr>
              <w:t>0301</w:t>
            </w:r>
          </w:p>
        </w:tc>
        <w:tc>
          <w:tcPr>
            <w:tcW w:w="2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9B9" w:rsidRDefault="00A209B9">
            <w:pPr>
              <w:rPr>
                <w:color w:val="000000"/>
              </w:rPr>
            </w:pPr>
            <w:r>
              <w:rPr>
                <w:color w:val="000000"/>
              </w:rPr>
              <w:t>Азота (IV) диоксид (Азота диоксид) (4)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9B9" w:rsidRDefault="00A209B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0.0006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9B9" w:rsidRDefault="00A209B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0.00324</w:t>
            </w:r>
          </w:p>
        </w:tc>
      </w:tr>
      <w:tr w:rsidR="00A209B9" w:rsidTr="00A8735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9B9" w:rsidRDefault="00A209B9">
            <w:pPr>
              <w:rPr>
                <w:color w:val="000000"/>
              </w:rPr>
            </w:pPr>
            <w:r>
              <w:rPr>
                <w:color w:val="000000"/>
              </w:rPr>
              <w:t>0304</w:t>
            </w:r>
          </w:p>
        </w:tc>
        <w:tc>
          <w:tcPr>
            <w:tcW w:w="2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9B9" w:rsidRDefault="00A209B9">
            <w:pPr>
              <w:rPr>
                <w:color w:val="000000"/>
              </w:rPr>
            </w:pPr>
            <w:r>
              <w:rPr>
                <w:color w:val="000000"/>
              </w:rPr>
              <w:t>Азот (II) оксид (Азота оксид) (6)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9B9" w:rsidRDefault="00A209B9" w:rsidP="00A873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0.00009</w:t>
            </w:r>
            <w:r w:rsidR="00A8735F">
              <w:rPr>
                <w:color w:val="000000"/>
              </w:rPr>
              <w:t>8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9B9" w:rsidRDefault="00A209B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0.000527</w:t>
            </w:r>
          </w:p>
        </w:tc>
      </w:tr>
      <w:tr w:rsidR="00A209B9" w:rsidTr="00A8735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9B9" w:rsidRDefault="00A209B9">
            <w:pPr>
              <w:rPr>
                <w:color w:val="000000"/>
              </w:rPr>
            </w:pPr>
            <w:r>
              <w:rPr>
                <w:color w:val="000000"/>
              </w:rPr>
              <w:t>0337</w:t>
            </w:r>
          </w:p>
        </w:tc>
        <w:tc>
          <w:tcPr>
            <w:tcW w:w="2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9B9" w:rsidRDefault="00A209B9">
            <w:pPr>
              <w:rPr>
                <w:color w:val="000000"/>
              </w:rPr>
            </w:pPr>
            <w:r>
              <w:rPr>
                <w:color w:val="000000"/>
              </w:rPr>
              <w:t>Углерод оксид (Окись углерода, Угарный газ) (584)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9B9" w:rsidRDefault="00A209B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0.003694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9B9" w:rsidRDefault="00A209B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0.01995</w:t>
            </w:r>
          </w:p>
        </w:tc>
      </w:tr>
      <w:tr w:rsidR="00A209B9" w:rsidTr="00A8735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9B9" w:rsidRDefault="00A209B9">
            <w:pPr>
              <w:rPr>
                <w:color w:val="000000"/>
              </w:rPr>
            </w:pPr>
            <w:r>
              <w:rPr>
                <w:color w:val="000000"/>
              </w:rPr>
              <w:t>0342</w:t>
            </w:r>
          </w:p>
        </w:tc>
        <w:tc>
          <w:tcPr>
            <w:tcW w:w="2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9B9" w:rsidRDefault="00A209B9">
            <w:pPr>
              <w:rPr>
                <w:color w:val="000000"/>
              </w:rPr>
            </w:pPr>
            <w:r>
              <w:rPr>
                <w:color w:val="000000"/>
              </w:rPr>
              <w:t>Фтористые газообразные соединения /в пересчете на фтор/ (617)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9B9" w:rsidRDefault="00A209B9" w:rsidP="00A873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0.000258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9B9" w:rsidRDefault="00A209B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0.001995</w:t>
            </w:r>
          </w:p>
        </w:tc>
      </w:tr>
      <w:tr w:rsidR="00A209B9" w:rsidTr="00A8735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9B9" w:rsidRDefault="00A209B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0344</w:t>
            </w:r>
          </w:p>
        </w:tc>
        <w:tc>
          <w:tcPr>
            <w:tcW w:w="2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9B9" w:rsidRDefault="00A209B9">
            <w:pPr>
              <w:rPr>
                <w:color w:val="000000"/>
              </w:rPr>
            </w:pPr>
            <w:r>
              <w:rPr>
                <w:color w:val="000000"/>
              </w:rPr>
              <w:t xml:space="preserve">Фториды неорганические плохо растворимые - (алюминия фторид, кальция фторид, натрия </w:t>
            </w:r>
            <w:proofErr w:type="spellStart"/>
            <w:r>
              <w:rPr>
                <w:color w:val="000000"/>
              </w:rPr>
              <w:t>гексафторалюминат</w:t>
            </w:r>
            <w:proofErr w:type="spellEnd"/>
            <w:r>
              <w:rPr>
                <w:color w:val="000000"/>
              </w:rPr>
              <w:t>) (Фториды неорганические плохо растворимые /в пересчете на фтор/) (615)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9B9" w:rsidRDefault="00A209B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0.000278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9B9" w:rsidRDefault="00A209B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0.0015</w:t>
            </w:r>
          </w:p>
        </w:tc>
      </w:tr>
      <w:tr w:rsidR="009E63CA" w:rsidTr="00A8735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3CA" w:rsidRDefault="009E63CA" w:rsidP="009E63CA">
            <w:pPr>
              <w:rPr>
                <w:color w:val="000000"/>
              </w:rPr>
            </w:pPr>
            <w:r>
              <w:rPr>
                <w:color w:val="000000"/>
              </w:rPr>
              <w:t>2908</w:t>
            </w:r>
          </w:p>
        </w:tc>
        <w:tc>
          <w:tcPr>
            <w:tcW w:w="2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3CA" w:rsidRDefault="009E63CA" w:rsidP="009E63CA">
            <w:pPr>
              <w:rPr>
                <w:color w:val="000000"/>
              </w:rPr>
            </w:pPr>
            <w:r>
              <w:rPr>
                <w:color w:val="000000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3CA" w:rsidRDefault="009E63CA" w:rsidP="009E63C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0.000278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3CA" w:rsidRDefault="009E63CA" w:rsidP="009E63C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0.0015</w:t>
            </w:r>
          </w:p>
        </w:tc>
      </w:tr>
    </w:tbl>
    <w:p w:rsidR="00A209B9" w:rsidRDefault="00A209B9" w:rsidP="00FC50E7">
      <w:pPr>
        <w:rPr>
          <w:color w:val="000000"/>
        </w:rPr>
      </w:pPr>
    </w:p>
    <w:p w:rsidR="00A209B9" w:rsidRDefault="00A209B9" w:rsidP="00FC50E7">
      <w:pPr>
        <w:rPr>
          <w:color w:val="000000"/>
        </w:rPr>
      </w:pPr>
    </w:p>
    <w:p w:rsidR="0014739C" w:rsidRPr="0014739C" w:rsidRDefault="0014739C" w:rsidP="0014739C">
      <w:pPr>
        <w:pStyle w:val="a9"/>
        <w:pBdr>
          <w:top w:val="none" w:sz="0" w:space="0" w:color="auto"/>
          <w:bottom w:val="single" w:sz="4" w:space="3" w:color="4F81BD"/>
        </w:pBdr>
        <w:spacing w:before="200" w:after="280" w:line="240" w:lineRule="auto"/>
        <w:ind w:left="709" w:right="-9"/>
        <w:jc w:val="left"/>
        <w:rPr>
          <w:rFonts w:ascii="Times New Roman" w:eastAsia="Times New Roman" w:hAnsi="Times New Roman"/>
          <w:b/>
          <w:bCs/>
          <w:smallCaps/>
          <w:color w:val="auto"/>
          <w:sz w:val="25"/>
          <w:szCs w:val="25"/>
          <w:lang w:eastAsia="ru-RU"/>
        </w:rPr>
      </w:pPr>
      <w:r>
        <w:rPr>
          <w:rFonts w:ascii="Times New Roman" w:eastAsia="Times New Roman" w:hAnsi="Times New Roman"/>
          <w:b/>
          <w:bCs/>
          <w:smallCaps/>
          <w:color w:val="auto"/>
          <w:sz w:val="25"/>
          <w:szCs w:val="25"/>
          <w:lang w:eastAsia="ru-RU"/>
        </w:rPr>
        <w:t>Площадка ПС 35/6кВ (подстанция)</w:t>
      </w:r>
    </w:p>
    <w:p w:rsidR="0014739C" w:rsidRDefault="0014739C" w:rsidP="00FC50E7">
      <w:pPr>
        <w:rPr>
          <w:color w:val="000000"/>
        </w:rPr>
      </w:pPr>
    </w:p>
    <w:p w:rsidR="00A8735F" w:rsidRPr="00A8735F" w:rsidRDefault="00A8735F" w:rsidP="00A8735F">
      <w:pPr>
        <w:rPr>
          <w:i/>
          <w:color w:val="000000"/>
        </w:rPr>
      </w:pPr>
      <w:r w:rsidRPr="00A8735F">
        <w:rPr>
          <w:b/>
          <w:color w:val="000000"/>
        </w:rPr>
        <w:t>Источник загрязнения: 603</w:t>
      </w:r>
      <w:r w:rsidR="00D67D65">
        <w:rPr>
          <w:b/>
          <w:color w:val="000000"/>
        </w:rPr>
        <w:t>1</w:t>
      </w:r>
      <w:r>
        <w:rPr>
          <w:color w:val="000000"/>
        </w:rPr>
        <w:t xml:space="preserve">, </w:t>
      </w:r>
      <w:r w:rsidRPr="00A8735F">
        <w:rPr>
          <w:i/>
          <w:color w:val="000000"/>
        </w:rPr>
        <w:t>Горловина расширительных баков</w:t>
      </w:r>
    </w:p>
    <w:p w:rsidR="00A8735F" w:rsidRDefault="00A8735F" w:rsidP="00A8735F">
      <w:pPr>
        <w:rPr>
          <w:color w:val="000000"/>
        </w:rPr>
      </w:pPr>
      <w:r w:rsidRPr="00A8735F">
        <w:rPr>
          <w:b/>
          <w:color w:val="000000"/>
        </w:rPr>
        <w:t>Источник выделения: 603</w:t>
      </w:r>
      <w:r w:rsidR="00D67D65">
        <w:rPr>
          <w:b/>
          <w:color w:val="000000"/>
        </w:rPr>
        <w:t>1</w:t>
      </w:r>
      <w:r w:rsidRPr="00A8735F">
        <w:rPr>
          <w:b/>
          <w:color w:val="000000"/>
        </w:rPr>
        <w:t xml:space="preserve"> 0</w:t>
      </w:r>
      <w:r w:rsidR="00D67D65">
        <w:rPr>
          <w:b/>
          <w:color w:val="000000"/>
        </w:rPr>
        <w:t>1</w:t>
      </w:r>
      <w:bookmarkStart w:id="0" w:name="_GoBack"/>
      <w:bookmarkEnd w:id="0"/>
      <w:r>
        <w:rPr>
          <w:color w:val="000000"/>
        </w:rPr>
        <w:t xml:space="preserve">, </w:t>
      </w:r>
      <w:r w:rsidRPr="00A8735F">
        <w:rPr>
          <w:i/>
          <w:color w:val="000000"/>
        </w:rPr>
        <w:t>Долив масла</w:t>
      </w:r>
    </w:p>
    <w:p w:rsidR="00A8735F" w:rsidRDefault="00A8735F" w:rsidP="00A8735F">
      <w:pPr>
        <w:rPr>
          <w:color w:val="000000"/>
        </w:rPr>
      </w:pPr>
    </w:p>
    <w:p w:rsidR="00A8735F" w:rsidRPr="00A8735F" w:rsidRDefault="00A8735F" w:rsidP="00A8735F">
      <w:pPr>
        <w:rPr>
          <w:i/>
          <w:color w:val="000000"/>
          <w:u w:val="single"/>
        </w:rPr>
      </w:pPr>
      <w:r w:rsidRPr="00A8735F">
        <w:rPr>
          <w:i/>
          <w:color w:val="000000"/>
          <w:u w:val="single"/>
        </w:rPr>
        <w:t>Список литературы:</w:t>
      </w:r>
    </w:p>
    <w:p w:rsidR="00A8735F" w:rsidRDefault="00A8735F" w:rsidP="00A8735F">
      <w:pPr>
        <w:rPr>
          <w:color w:val="000000"/>
        </w:rPr>
      </w:pPr>
      <w:r>
        <w:rPr>
          <w:color w:val="000000"/>
        </w:rPr>
        <w:t>Методические указания по определению выбросов загрязняющих веществ в атмосферу из резервуаров РНД 211.2.02.09-2004. Астана, 2005. Расчет по п. 9</w:t>
      </w:r>
    </w:p>
    <w:p w:rsidR="00A8735F" w:rsidRDefault="00A8735F" w:rsidP="00A8735F">
      <w:pPr>
        <w:rPr>
          <w:color w:val="000000"/>
        </w:rPr>
      </w:pPr>
    </w:p>
    <w:p w:rsidR="00A8735F" w:rsidRDefault="00A8735F" w:rsidP="00A8735F">
      <w:pPr>
        <w:rPr>
          <w:color w:val="000000"/>
        </w:rPr>
      </w:pPr>
      <w:r>
        <w:rPr>
          <w:color w:val="000000"/>
        </w:rPr>
        <w:t>Нефтепродукт: Масла</w:t>
      </w:r>
    </w:p>
    <w:p w:rsidR="00A8735F" w:rsidRDefault="00A8735F" w:rsidP="00A8735F">
      <w:pPr>
        <w:rPr>
          <w:color w:val="000000"/>
        </w:rPr>
      </w:pPr>
      <w:r>
        <w:rPr>
          <w:color w:val="000000"/>
        </w:rPr>
        <w:t>Климатическая зона: третья - южные области РК (прил. 17)</w:t>
      </w:r>
    </w:p>
    <w:p w:rsidR="00A8735F" w:rsidRDefault="00A8735F" w:rsidP="00A8735F">
      <w:pPr>
        <w:rPr>
          <w:color w:val="000000"/>
        </w:rPr>
      </w:pPr>
    </w:p>
    <w:p w:rsidR="00A8735F" w:rsidRDefault="00A8735F" w:rsidP="00A8735F">
      <w:pPr>
        <w:rPr>
          <w:color w:val="000000"/>
        </w:rPr>
      </w:pPr>
      <w:r>
        <w:rPr>
          <w:color w:val="000000"/>
        </w:rPr>
        <w:t>Расчет выбросов от топливораздаточных колонок (ТРК)</w:t>
      </w:r>
    </w:p>
    <w:p w:rsidR="00A8735F" w:rsidRDefault="00A8735F" w:rsidP="00A8735F">
      <w:pPr>
        <w:rPr>
          <w:color w:val="000000"/>
        </w:rPr>
      </w:pPr>
      <w:r>
        <w:rPr>
          <w:color w:val="000000"/>
        </w:rPr>
        <w:t>____________________________________________________________</w:t>
      </w:r>
    </w:p>
    <w:p w:rsidR="00A8735F" w:rsidRDefault="00A8735F" w:rsidP="00A8735F">
      <w:pPr>
        <w:rPr>
          <w:color w:val="000000"/>
        </w:rPr>
      </w:pPr>
      <w:r>
        <w:rPr>
          <w:color w:val="000000"/>
        </w:rPr>
        <w:t>Максимальная концентрация паров нефтепродукта при заполнении</w:t>
      </w:r>
    </w:p>
    <w:p w:rsidR="00A8735F" w:rsidRDefault="00A8735F" w:rsidP="00A8735F">
      <w:pPr>
        <w:rPr>
          <w:b/>
          <w:color w:val="000000"/>
        </w:rPr>
      </w:pPr>
      <w:r>
        <w:rPr>
          <w:color w:val="000000"/>
        </w:rPr>
        <w:t xml:space="preserve">баков автомашин, г/м3 (Прил. 12), </w:t>
      </w:r>
      <w:r>
        <w:rPr>
          <w:b/>
          <w:i/>
          <w:color w:val="000000"/>
        </w:rPr>
        <w:t xml:space="preserve">CMAX = </w:t>
      </w:r>
      <w:r>
        <w:rPr>
          <w:b/>
          <w:color w:val="000000"/>
        </w:rPr>
        <w:t>0.39</w:t>
      </w:r>
    </w:p>
    <w:p w:rsidR="00A8735F" w:rsidRDefault="00A8735F" w:rsidP="00A8735F">
      <w:pPr>
        <w:rPr>
          <w:b/>
          <w:color w:val="000000"/>
        </w:rPr>
      </w:pPr>
      <w:r>
        <w:rPr>
          <w:color w:val="000000"/>
        </w:rPr>
        <w:t xml:space="preserve">Количество отпускаемого нефтепродукта в осенне-зимний период, м3, </w:t>
      </w:r>
      <w:r>
        <w:rPr>
          <w:b/>
          <w:i/>
          <w:color w:val="000000"/>
        </w:rPr>
        <w:t xml:space="preserve">QOZ = </w:t>
      </w:r>
      <w:r>
        <w:rPr>
          <w:b/>
          <w:color w:val="000000"/>
        </w:rPr>
        <w:t>2</w:t>
      </w:r>
    </w:p>
    <w:p w:rsidR="00A8735F" w:rsidRDefault="00A8735F" w:rsidP="00A8735F">
      <w:pPr>
        <w:rPr>
          <w:color w:val="000000"/>
        </w:rPr>
      </w:pPr>
      <w:r>
        <w:rPr>
          <w:color w:val="000000"/>
        </w:rPr>
        <w:t>Концентрация паров нефтепродукта при заполнении</w:t>
      </w:r>
    </w:p>
    <w:p w:rsidR="00A8735F" w:rsidRDefault="00A8735F" w:rsidP="00A8735F">
      <w:pPr>
        <w:rPr>
          <w:b/>
          <w:color w:val="000000"/>
        </w:rPr>
      </w:pPr>
      <w:r>
        <w:rPr>
          <w:color w:val="000000"/>
        </w:rPr>
        <w:t xml:space="preserve">баков автомашин в осенне-зимний период, г/м3 (Прил. 15), </w:t>
      </w:r>
      <w:r>
        <w:rPr>
          <w:b/>
          <w:i/>
          <w:color w:val="000000"/>
        </w:rPr>
        <w:t xml:space="preserve">CAMOZ = </w:t>
      </w:r>
      <w:r>
        <w:rPr>
          <w:b/>
          <w:color w:val="000000"/>
        </w:rPr>
        <w:t>0.25</w:t>
      </w:r>
    </w:p>
    <w:p w:rsidR="00A8735F" w:rsidRDefault="00A8735F" w:rsidP="00A8735F">
      <w:pPr>
        <w:rPr>
          <w:b/>
          <w:color w:val="000000"/>
        </w:rPr>
      </w:pPr>
      <w:r>
        <w:rPr>
          <w:color w:val="000000"/>
        </w:rPr>
        <w:t xml:space="preserve">Количество отпускаемого нефтепродукта в весенне-летний период, м3, </w:t>
      </w:r>
      <w:r>
        <w:rPr>
          <w:b/>
          <w:i/>
          <w:color w:val="000000"/>
        </w:rPr>
        <w:t xml:space="preserve">QVL = </w:t>
      </w:r>
      <w:r>
        <w:rPr>
          <w:b/>
          <w:color w:val="000000"/>
        </w:rPr>
        <w:t>2</w:t>
      </w:r>
    </w:p>
    <w:p w:rsidR="00A8735F" w:rsidRDefault="00A8735F" w:rsidP="00A8735F">
      <w:pPr>
        <w:rPr>
          <w:color w:val="000000"/>
        </w:rPr>
      </w:pPr>
      <w:r>
        <w:rPr>
          <w:color w:val="000000"/>
        </w:rPr>
        <w:t>Концентрация паров нефтепродукта при заполнении</w:t>
      </w:r>
    </w:p>
    <w:p w:rsidR="00A8735F" w:rsidRDefault="00A8735F" w:rsidP="00A8735F">
      <w:pPr>
        <w:rPr>
          <w:b/>
          <w:color w:val="000000"/>
        </w:rPr>
      </w:pPr>
      <w:r>
        <w:rPr>
          <w:color w:val="000000"/>
        </w:rPr>
        <w:t xml:space="preserve">баков автомашин в весенне-летний период, г/м3 (Прил. 15), </w:t>
      </w:r>
      <w:r>
        <w:rPr>
          <w:b/>
          <w:i/>
          <w:color w:val="000000"/>
        </w:rPr>
        <w:t xml:space="preserve">CAMVL = </w:t>
      </w:r>
      <w:r>
        <w:rPr>
          <w:b/>
          <w:color w:val="000000"/>
        </w:rPr>
        <w:t>0.24</w:t>
      </w:r>
    </w:p>
    <w:p w:rsidR="00A8735F" w:rsidRDefault="00A8735F" w:rsidP="00A8735F">
      <w:pPr>
        <w:rPr>
          <w:color w:val="000000"/>
        </w:rPr>
      </w:pPr>
      <w:r>
        <w:rPr>
          <w:color w:val="000000"/>
        </w:rPr>
        <w:t>Производительность одного рукава ТРК</w:t>
      </w:r>
    </w:p>
    <w:p w:rsidR="00A8735F" w:rsidRDefault="00A8735F" w:rsidP="00A8735F">
      <w:pPr>
        <w:rPr>
          <w:b/>
          <w:color w:val="000000"/>
        </w:rPr>
      </w:pPr>
      <w:r>
        <w:rPr>
          <w:color w:val="000000"/>
        </w:rPr>
        <w:t xml:space="preserve">(с учетом дискретности работы), м3/час, </w:t>
      </w:r>
      <w:r>
        <w:rPr>
          <w:b/>
          <w:i/>
          <w:color w:val="000000"/>
        </w:rPr>
        <w:t xml:space="preserve">VTRK = </w:t>
      </w:r>
      <w:r>
        <w:rPr>
          <w:b/>
          <w:color w:val="000000"/>
        </w:rPr>
        <w:t>1</w:t>
      </w:r>
    </w:p>
    <w:p w:rsidR="00A8735F" w:rsidRDefault="00A8735F" w:rsidP="00A8735F">
      <w:pPr>
        <w:rPr>
          <w:color w:val="000000"/>
        </w:rPr>
      </w:pPr>
      <w:r>
        <w:rPr>
          <w:color w:val="000000"/>
        </w:rPr>
        <w:t>Количество одновременно работающих рукавов ТРК, отпускающих</w:t>
      </w:r>
    </w:p>
    <w:p w:rsidR="00A8735F" w:rsidRDefault="00A8735F" w:rsidP="00A8735F">
      <w:pPr>
        <w:rPr>
          <w:b/>
          <w:color w:val="000000"/>
        </w:rPr>
      </w:pPr>
      <w:r>
        <w:rPr>
          <w:color w:val="000000"/>
        </w:rPr>
        <w:t xml:space="preserve">выбранный вид нефтепродукта, </w:t>
      </w:r>
      <w:r>
        <w:rPr>
          <w:b/>
          <w:i/>
          <w:color w:val="000000"/>
        </w:rPr>
        <w:t xml:space="preserve">NN = </w:t>
      </w:r>
      <w:r>
        <w:rPr>
          <w:b/>
          <w:color w:val="000000"/>
        </w:rPr>
        <w:t>1</w:t>
      </w:r>
    </w:p>
    <w:p w:rsidR="00A8735F" w:rsidRDefault="00A8735F" w:rsidP="00A8735F">
      <w:pPr>
        <w:rPr>
          <w:b/>
          <w:color w:val="000000"/>
        </w:rPr>
      </w:pPr>
    </w:p>
    <w:p w:rsidR="00A8735F" w:rsidRDefault="00A8735F" w:rsidP="00A8735F">
      <w:pPr>
        <w:rPr>
          <w:color w:val="000000"/>
        </w:rPr>
      </w:pPr>
      <w:r>
        <w:rPr>
          <w:color w:val="000000"/>
        </w:rPr>
        <w:t xml:space="preserve">Максимальный из разовых выброс при заполнении баков, г/с (9.2.2), </w:t>
      </w:r>
    </w:p>
    <w:p w:rsidR="00A8735F" w:rsidRDefault="00A8735F" w:rsidP="00A8735F">
      <w:pPr>
        <w:rPr>
          <w:b/>
          <w:color w:val="000000"/>
        </w:rPr>
      </w:pPr>
      <w:r>
        <w:rPr>
          <w:b/>
          <w:i/>
          <w:color w:val="000000"/>
        </w:rPr>
        <w:t xml:space="preserve">GB = NN · CMAX · VTRK / 3600 = </w:t>
      </w:r>
      <w:r>
        <w:rPr>
          <w:b/>
          <w:color w:val="000000"/>
        </w:rPr>
        <w:t>1 · 0.39 · 1 / 3600 = 0.00011</w:t>
      </w:r>
    </w:p>
    <w:p w:rsidR="00A8735F" w:rsidRDefault="00A8735F" w:rsidP="00A8735F">
      <w:pPr>
        <w:rPr>
          <w:color w:val="000000"/>
        </w:rPr>
      </w:pPr>
      <w:r>
        <w:rPr>
          <w:color w:val="000000"/>
        </w:rPr>
        <w:t xml:space="preserve">Выбросы при закачке в баки автомобилей, т/год (9.2.7), </w:t>
      </w:r>
    </w:p>
    <w:p w:rsidR="00A8735F" w:rsidRPr="00A8735F" w:rsidRDefault="00A8735F" w:rsidP="00A8735F">
      <w:pPr>
        <w:rPr>
          <w:b/>
          <w:color w:val="000000"/>
          <w:lang w:val="en-US"/>
        </w:rPr>
      </w:pPr>
      <w:r w:rsidRPr="00A8735F">
        <w:rPr>
          <w:b/>
          <w:i/>
          <w:color w:val="000000"/>
          <w:lang w:val="en-US"/>
        </w:rPr>
        <w:t>MBA = (CAMOZ · QOZ + CAMVL · QVL) · 10</w:t>
      </w:r>
      <w:r w:rsidRPr="00A8735F">
        <w:rPr>
          <w:b/>
          <w:i/>
          <w:color w:val="000000"/>
          <w:vertAlign w:val="superscript"/>
          <w:lang w:val="en-US"/>
        </w:rPr>
        <w:t>-6</w:t>
      </w:r>
      <w:r w:rsidRPr="00A8735F">
        <w:rPr>
          <w:b/>
          <w:i/>
          <w:color w:val="000000"/>
          <w:lang w:val="en-US"/>
        </w:rPr>
        <w:t xml:space="preserve"> = </w:t>
      </w:r>
      <w:r w:rsidRPr="00A8735F">
        <w:rPr>
          <w:b/>
          <w:color w:val="000000"/>
          <w:lang w:val="en-US"/>
        </w:rPr>
        <w:t>(0.25 · 2 + 0.24 · 2) · 10</w:t>
      </w:r>
      <w:r w:rsidRPr="00A8735F">
        <w:rPr>
          <w:b/>
          <w:color w:val="000000"/>
          <w:vertAlign w:val="superscript"/>
          <w:lang w:val="en-US"/>
        </w:rPr>
        <w:t>-6</w:t>
      </w:r>
      <w:r w:rsidRPr="00A8735F">
        <w:rPr>
          <w:b/>
          <w:color w:val="000000"/>
          <w:lang w:val="en-US"/>
        </w:rPr>
        <w:t xml:space="preserve"> = 0.000001</w:t>
      </w:r>
    </w:p>
    <w:p w:rsidR="00A8735F" w:rsidRDefault="00A8735F" w:rsidP="00A8735F">
      <w:pPr>
        <w:rPr>
          <w:b/>
          <w:color w:val="000000"/>
        </w:rPr>
      </w:pPr>
      <w:r>
        <w:rPr>
          <w:color w:val="000000"/>
        </w:rPr>
        <w:t xml:space="preserve">Удельный выброс при проливах, г/м3, </w:t>
      </w:r>
      <w:r>
        <w:rPr>
          <w:b/>
          <w:i/>
          <w:color w:val="000000"/>
        </w:rPr>
        <w:t xml:space="preserve">J = </w:t>
      </w:r>
      <w:r>
        <w:rPr>
          <w:b/>
          <w:color w:val="000000"/>
        </w:rPr>
        <w:t>12.5</w:t>
      </w:r>
    </w:p>
    <w:p w:rsidR="00A8735F" w:rsidRDefault="00A8735F" w:rsidP="00A8735F">
      <w:pPr>
        <w:rPr>
          <w:color w:val="000000"/>
        </w:rPr>
      </w:pPr>
      <w:r>
        <w:rPr>
          <w:color w:val="000000"/>
        </w:rPr>
        <w:t xml:space="preserve">Выбросы паров нефтепродукта при проливах на ТРК, т/год (9.2.8), </w:t>
      </w:r>
    </w:p>
    <w:p w:rsidR="00A8735F" w:rsidRDefault="00A8735F" w:rsidP="00A8735F">
      <w:pPr>
        <w:rPr>
          <w:b/>
          <w:color w:val="000000"/>
        </w:rPr>
      </w:pPr>
      <w:r>
        <w:rPr>
          <w:b/>
          <w:i/>
          <w:color w:val="000000"/>
        </w:rPr>
        <w:t>MPRA = 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12.5 · (2 + 2)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0.000025</w:t>
      </w:r>
    </w:p>
    <w:p w:rsidR="00A8735F" w:rsidRDefault="00A8735F" w:rsidP="00A8735F">
      <w:pPr>
        <w:rPr>
          <w:b/>
          <w:color w:val="000000"/>
        </w:rPr>
      </w:pPr>
      <w:r>
        <w:rPr>
          <w:color w:val="000000"/>
        </w:rPr>
        <w:t xml:space="preserve">Валовый выброс, т/год (9.2.6), </w:t>
      </w:r>
      <w:r>
        <w:rPr>
          <w:b/>
          <w:i/>
          <w:color w:val="000000"/>
        </w:rPr>
        <w:t xml:space="preserve">MTRK = MBA + MPRA = </w:t>
      </w:r>
      <w:r>
        <w:rPr>
          <w:b/>
          <w:color w:val="000000"/>
        </w:rPr>
        <w:t>0.000001 + 0.000025 = 0.000026</w:t>
      </w:r>
    </w:p>
    <w:p w:rsidR="00A8735F" w:rsidRDefault="00A8735F" w:rsidP="00A8735F">
      <w:pPr>
        <w:rPr>
          <w:b/>
          <w:color w:val="000000"/>
        </w:rPr>
      </w:pPr>
    </w:p>
    <w:p w:rsidR="00A8735F" w:rsidRDefault="00A8735F" w:rsidP="00A8735F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2735 Масло минеральное нефтяное (веретенное, машинное, цилиндровое и др.) (716*)</w:t>
      </w:r>
    </w:p>
    <w:p w:rsidR="00A8735F" w:rsidRDefault="00A8735F" w:rsidP="00A8735F">
      <w:pPr>
        <w:rPr>
          <w:b/>
          <w:color w:val="000000"/>
        </w:rPr>
      </w:pPr>
      <w:r>
        <w:rPr>
          <w:color w:val="000000"/>
        </w:rPr>
        <w:t xml:space="preserve">Концентрация ЗВ в парах, % масс (Прил. 14), </w:t>
      </w:r>
      <w:r>
        <w:rPr>
          <w:b/>
          <w:i/>
          <w:color w:val="000000"/>
        </w:rPr>
        <w:t xml:space="preserve">CI = </w:t>
      </w:r>
      <w:r>
        <w:rPr>
          <w:b/>
          <w:color w:val="000000"/>
        </w:rPr>
        <w:t>100</w:t>
      </w:r>
    </w:p>
    <w:p w:rsidR="00A8735F" w:rsidRDefault="00A8735F" w:rsidP="00A8735F">
      <w:pPr>
        <w:rPr>
          <w:b/>
          <w:color w:val="000000"/>
        </w:rPr>
      </w:pPr>
      <w:r>
        <w:rPr>
          <w:color w:val="000000"/>
        </w:rPr>
        <w:t xml:space="preserve">Валовый выброс, т/год (5.2.5), </w:t>
      </w:r>
      <w:r>
        <w:rPr>
          <w:b/>
          <w:i/>
          <w:color w:val="000000"/>
        </w:rPr>
        <w:t xml:space="preserve">_M_ = CI · M / 100 = </w:t>
      </w:r>
      <w:r>
        <w:rPr>
          <w:b/>
          <w:color w:val="000000"/>
        </w:rPr>
        <w:t>100 · 0.000026 / 100 = 0.000026</w:t>
      </w:r>
    </w:p>
    <w:p w:rsidR="00A8735F" w:rsidRDefault="00A8735F" w:rsidP="00A8735F">
      <w:pPr>
        <w:rPr>
          <w:color w:val="000000"/>
        </w:rPr>
      </w:pPr>
      <w:r>
        <w:rPr>
          <w:color w:val="000000"/>
        </w:rPr>
        <w:lastRenderedPageBreak/>
        <w:t xml:space="preserve">Максимальный из разовых выброс, г/с (5.2.4), </w:t>
      </w:r>
    </w:p>
    <w:p w:rsidR="00A8735F" w:rsidRDefault="00A8735F" w:rsidP="00A8735F">
      <w:pPr>
        <w:rPr>
          <w:b/>
          <w:color w:val="000000"/>
        </w:rPr>
      </w:pPr>
      <w:r>
        <w:rPr>
          <w:b/>
          <w:i/>
          <w:color w:val="000000"/>
        </w:rPr>
        <w:t xml:space="preserve">_G_ = CI · G / 100 = </w:t>
      </w:r>
      <w:r>
        <w:rPr>
          <w:b/>
          <w:color w:val="000000"/>
        </w:rPr>
        <w:t>100 · 0.00011 / 100 = 0.00011</w:t>
      </w:r>
    </w:p>
    <w:p w:rsidR="00A8735F" w:rsidRPr="00A8735F" w:rsidRDefault="00A8735F" w:rsidP="00A8735F">
      <w:pPr>
        <w:rPr>
          <w:color w:val="000000"/>
        </w:rPr>
      </w:pPr>
    </w:p>
    <w:p w:rsidR="00A8735F" w:rsidRPr="00A8735F" w:rsidRDefault="00A8735F" w:rsidP="00A8735F">
      <w:pPr>
        <w:rPr>
          <w:color w:val="000000"/>
        </w:rPr>
      </w:pPr>
      <w:r w:rsidRPr="00A8735F">
        <w:rPr>
          <w:color w:val="000000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8"/>
        <w:gridCol w:w="4952"/>
        <w:gridCol w:w="1925"/>
        <w:gridCol w:w="2062"/>
      </w:tblGrid>
      <w:tr w:rsidR="00A8735F" w:rsidRPr="00A8735F" w:rsidTr="00A8735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8735F" w:rsidRPr="00A8735F" w:rsidRDefault="00A8735F">
            <w:pPr>
              <w:jc w:val="center"/>
              <w:rPr>
                <w:color w:val="000000"/>
              </w:rPr>
            </w:pPr>
            <w:r w:rsidRPr="00A8735F">
              <w:rPr>
                <w:color w:val="000000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8735F" w:rsidRPr="00A8735F" w:rsidRDefault="00A8735F">
            <w:pPr>
              <w:jc w:val="center"/>
              <w:rPr>
                <w:color w:val="000000"/>
              </w:rPr>
            </w:pPr>
            <w:r w:rsidRPr="00A8735F">
              <w:rPr>
                <w:color w:val="00000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8735F" w:rsidRPr="00A8735F" w:rsidRDefault="00A8735F">
            <w:pPr>
              <w:jc w:val="center"/>
              <w:rPr>
                <w:color w:val="000000"/>
              </w:rPr>
            </w:pPr>
            <w:r w:rsidRPr="00A8735F">
              <w:rPr>
                <w:color w:val="00000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8735F" w:rsidRPr="00A8735F" w:rsidRDefault="00A8735F">
            <w:pPr>
              <w:jc w:val="center"/>
              <w:rPr>
                <w:color w:val="000000"/>
              </w:rPr>
            </w:pPr>
            <w:r w:rsidRPr="00A8735F">
              <w:rPr>
                <w:color w:val="000000"/>
              </w:rPr>
              <w:t>Выброс т/год</w:t>
            </w:r>
          </w:p>
        </w:tc>
      </w:tr>
      <w:tr w:rsidR="00A8735F" w:rsidTr="00A8735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35F" w:rsidRDefault="00A8735F">
            <w:pPr>
              <w:rPr>
                <w:color w:val="000000"/>
              </w:rPr>
            </w:pPr>
            <w:r>
              <w:rPr>
                <w:color w:val="000000"/>
              </w:rPr>
              <w:t>2735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35F" w:rsidRDefault="00A8735F">
            <w:pPr>
              <w:rPr>
                <w:color w:val="000000"/>
              </w:rPr>
            </w:pPr>
            <w:r>
              <w:rPr>
                <w:color w:val="000000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35F" w:rsidRDefault="00A8735F" w:rsidP="00A873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0.00011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35F" w:rsidRDefault="00A873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0.000026</w:t>
            </w:r>
          </w:p>
        </w:tc>
      </w:tr>
    </w:tbl>
    <w:p w:rsidR="00A8735F" w:rsidRDefault="00A8735F" w:rsidP="00FC50E7">
      <w:pPr>
        <w:rPr>
          <w:color w:val="000000"/>
        </w:rPr>
      </w:pPr>
    </w:p>
    <w:p w:rsidR="00A8735F" w:rsidRPr="00FC50E7" w:rsidRDefault="00A8735F" w:rsidP="00FC50E7">
      <w:pPr>
        <w:rPr>
          <w:color w:val="000000"/>
        </w:rPr>
      </w:pPr>
    </w:p>
    <w:sectPr w:rsidR="00A8735F" w:rsidRPr="00FC50E7" w:rsidSect="00FC50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3A74" w:rsidRDefault="00333A74" w:rsidP="00A467CC">
      <w:r>
        <w:separator/>
      </w:r>
    </w:p>
  </w:endnote>
  <w:endnote w:type="continuationSeparator" w:id="0">
    <w:p w:rsidR="00333A74" w:rsidRDefault="00333A74" w:rsidP="00A46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9B9" w:rsidRDefault="00A209B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9B9" w:rsidRDefault="00A209B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9B9" w:rsidRDefault="00A209B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3A74" w:rsidRDefault="00333A74" w:rsidP="00A467CC">
      <w:r>
        <w:separator/>
      </w:r>
    </w:p>
  </w:footnote>
  <w:footnote w:type="continuationSeparator" w:id="0">
    <w:p w:rsidR="00333A74" w:rsidRDefault="00333A74" w:rsidP="00A467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9B9" w:rsidRDefault="00A209B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9B9" w:rsidRDefault="00A209B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9B9" w:rsidRDefault="00A209B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50D89"/>
    <w:multiLevelType w:val="hybridMultilevel"/>
    <w:tmpl w:val="050CE684"/>
    <w:lvl w:ilvl="0" w:tplc="FE06BFFC">
      <w:start w:val="1"/>
      <w:numFmt w:val="decimal"/>
      <w:lvlText w:val="%1."/>
      <w:lvlJc w:val="left"/>
      <w:pPr>
        <w:tabs>
          <w:tab w:val="num" w:pos="454"/>
        </w:tabs>
        <w:snapToGrid w:val="0"/>
        <w:ind w:left="454" w:hanging="34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6"/>
        <w:szCs w:val="26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52C23CF"/>
    <w:multiLevelType w:val="hybridMultilevel"/>
    <w:tmpl w:val="A7BEBD08"/>
    <w:lvl w:ilvl="0" w:tplc="13CE409A">
      <w:start w:val="1"/>
      <w:numFmt w:val="decimal"/>
      <w:pStyle w:val="NUMBER"/>
      <w:lvlText w:val="%1."/>
      <w:lvlJc w:val="left"/>
      <w:pPr>
        <w:tabs>
          <w:tab w:val="num" w:pos="454"/>
        </w:tabs>
        <w:ind w:left="454" w:hanging="341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7CC"/>
    <w:rsid w:val="0014739C"/>
    <w:rsid w:val="001929FF"/>
    <w:rsid w:val="00216218"/>
    <w:rsid w:val="00333A74"/>
    <w:rsid w:val="0034633F"/>
    <w:rsid w:val="00442892"/>
    <w:rsid w:val="005013FE"/>
    <w:rsid w:val="00603C4C"/>
    <w:rsid w:val="006E74DB"/>
    <w:rsid w:val="00984B31"/>
    <w:rsid w:val="009E63CA"/>
    <w:rsid w:val="00A03909"/>
    <w:rsid w:val="00A209B9"/>
    <w:rsid w:val="00A467CC"/>
    <w:rsid w:val="00A8735F"/>
    <w:rsid w:val="00AB41C3"/>
    <w:rsid w:val="00BC02BF"/>
    <w:rsid w:val="00D67D65"/>
    <w:rsid w:val="00DA66E4"/>
    <w:rsid w:val="00E52ECB"/>
    <w:rsid w:val="00E626E9"/>
    <w:rsid w:val="00EC6626"/>
    <w:rsid w:val="00FC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421BDE"/>
  <w15:chartTrackingRefBased/>
  <w15:docId w15:val="{B6F08C1B-B140-44F8-A447-DC01252FF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67C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67CC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A467C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467CC"/>
    <w:rPr>
      <w:sz w:val="24"/>
      <w:szCs w:val="24"/>
    </w:rPr>
  </w:style>
  <w:style w:type="paragraph" w:styleId="a7">
    <w:name w:val="Body Text"/>
    <w:basedOn w:val="a"/>
    <w:link w:val="a8"/>
    <w:rsid w:val="0014739C"/>
    <w:pPr>
      <w:jc w:val="both"/>
    </w:pPr>
    <w:rPr>
      <w:sz w:val="28"/>
      <w:szCs w:val="20"/>
      <w:lang w:val="x-none" w:eastAsia="x-none"/>
    </w:rPr>
  </w:style>
  <w:style w:type="character" w:customStyle="1" w:styleId="a8">
    <w:name w:val="Основной текст Знак"/>
    <w:basedOn w:val="a0"/>
    <w:link w:val="a7"/>
    <w:rsid w:val="0014739C"/>
    <w:rPr>
      <w:sz w:val="28"/>
      <w:lang w:val="x-none" w:eastAsia="x-none"/>
    </w:rPr>
  </w:style>
  <w:style w:type="paragraph" w:styleId="a9">
    <w:name w:val="Intense Quote"/>
    <w:basedOn w:val="a"/>
    <w:next w:val="a"/>
    <w:link w:val="aa"/>
    <w:uiPriority w:val="30"/>
    <w:qFormat/>
    <w:rsid w:val="0014739C"/>
    <w:pPr>
      <w:pBdr>
        <w:top w:val="single" w:sz="4" w:space="10" w:color="5B9BD5"/>
        <w:bottom w:val="single" w:sz="4" w:space="10" w:color="5B9BD5"/>
      </w:pBdr>
      <w:spacing w:before="360" w:after="360" w:line="276" w:lineRule="auto"/>
      <w:ind w:left="864" w:right="864"/>
      <w:jc w:val="center"/>
    </w:pPr>
    <w:rPr>
      <w:rFonts w:ascii="Calibri" w:eastAsia="Calibri" w:hAnsi="Calibri"/>
      <w:i/>
      <w:iCs/>
      <w:color w:val="5B9BD5"/>
      <w:sz w:val="22"/>
      <w:szCs w:val="2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14739C"/>
    <w:rPr>
      <w:rFonts w:ascii="Calibri" w:eastAsia="Calibri" w:hAnsi="Calibri"/>
      <w:i/>
      <w:iCs/>
      <w:color w:val="5B9BD5"/>
      <w:sz w:val="22"/>
      <w:szCs w:val="22"/>
      <w:lang w:eastAsia="en-US"/>
    </w:rPr>
  </w:style>
  <w:style w:type="character" w:styleId="ab">
    <w:name w:val="Book Title"/>
    <w:uiPriority w:val="33"/>
    <w:qFormat/>
    <w:rsid w:val="0014739C"/>
    <w:rPr>
      <w:b/>
      <w:bCs/>
      <w:i/>
      <w:iCs/>
      <w:spacing w:val="5"/>
    </w:rPr>
  </w:style>
  <w:style w:type="paragraph" w:customStyle="1" w:styleId="NUMBER">
    <w:name w:val="**NUMBER"/>
    <w:basedOn w:val="a"/>
    <w:qFormat/>
    <w:rsid w:val="0014739C"/>
    <w:pPr>
      <w:numPr>
        <w:numId w:val="1"/>
      </w:numPr>
      <w:spacing w:after="120"/>
      <w:jc w:val="both"/>
    </w:pPr>
    <w:rPr>
      <w:rFonts w:ascii="Arial" w:eastAsia="MS Mincho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0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RA.3_404\Tmp\ZQ0MT97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ZQ0MT97S</Template>
  <TotalTime>298</TotalTime>
  <Pages>9</Pages>
  <Words>2797</Words>
  <Characters>15943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18703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Нурлан Ахметов</dc:creator>
  <cp:keywords/>
  <dc:description/>
  <cp:lastModifiedBy>Салтанат Ахметова</cp:lastModifiedBy>
  <cp:revision>14</cp:revision>
  <dcterms:created xsi:type="dcterms:W3CDTF">2024-09-10T06:02:00Z</dcterms:created>
  <dcterms:modified xsi:type="dcterms:W3CDTF">2026-04-13T04:43:00Z</dcterms:modified>
</cp:coreProperties>
</file>